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1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Тема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  ОПРЕДЕЛЕНИЕ ПРЕДМЕТА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ЗАНЯТИЕ 1.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чем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(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чем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  <w:r w:rsidRPr="003817BD">
        <w:rPr>
          <w:rFonts w:ascii="Times New Roman" w:hAnsi="Times New Roman"/>
          <w:b/>
          <w:bCs/>
          <w:sz w:val="24"/>
          <w:szCs w:val="24"/>
        </w:rPr>
        <w:t>)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называют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чем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Наука о форме, строении и размерах человеческого тела называ-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ется анатомией.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Текст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Обмен веществ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Организм есть живое существо. Он является единственным реальным носителем жизни. Основной признак жизни — это обмен веществ.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Проявление жизни всякого организма </w:t>
      </w:r>
      <w:r>
        <w:rPr>
          <w:rFonts w:ascii="Times New Roman" w:hAnsi="Times New Roman"/>
          <w:sz w:val="24"/>
          <w:szCs w:val="24"/>
        </w:rPr>
        <w:t>выражается во взаимодействии ор</w:t>
      </w:r>
      <w:r w:rsidRPr="003817BD">
        <w:rPr>
          <w:rFonts w:ascii="Times New Roman" w:hAnsi="Times New Roman"/>
          <w:sz w:val="24"/>
          <w:szCs w:val="24"/>
        </w:rPr>
        <w:t>ганизма с окружающей средой. Организм воспринимает из окружающей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среды некоторые вещества, ассимилирует их и, в свою очередь, отдает в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нее другие вещества. В этих процессах созидания и разрушения выражается обмен веществ.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Эти два стороны обмена веществ носят название ассимиляции и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диссимиляции. Ассимиляцией называ</w:t>
      </w:r>
      <w:r>
        <w:rPr>
          <w:rFonts w:ascii="Times New Roman" w:hAnsi="Times New Roman"/>
          <w:sz w:val="24"/>
          <w:szCs w:val="24"/>
        </w:rPr>
        <w:t>ется преобразование веществ, по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ступающих в организм из окружающей</w:t>
      </w:r>
      <w:r>
        <w:rPr>
          <w:rFonts w:ascii="Times New Roman" w:hAnsi="Times New Roman"/>
          <w:sz w:val="24"/>
          <w:szCs w:val="24"/>
        </w:rPr>
        <w:t xml:space="preserve"> среды, и уподобление их состав</w:t>
      </w:r>
      <w:r w:rsidRPr="003817BD">
        <w:rPr>
          <w:rFonts w:ascii="Times New Roman" w:hAnsi="Times New Roman"/>
          <w:sz w:val="24"/>
          <w:szCs w:val="24"/>
        </w:rPr>
        <w:t>ным частям самого организма.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Диссимиляцией называется пре</w:t>
      </w:r>
      <w:r>
        <w:rPr>
          <w:rFonts w:ascii="Times New Roman" w:hAnsi="Times New Roman"/>
          <w:sz w:val="24"/>
          <w:szCs w:val="24"/>
        </w:rPr>
        <w:t>образование воспринятых организ</w:t>
      </w:r>
      <w:r w:rsidRPr="003817BD">
        <w:rPr>
          <w:rFonts w:ascii="Times New Roman" w:hAnsi="Times New Roman"/>
          <w:sz w:val="24"/>
          <w:szCs w:val="24"/>
        </w:rPr>
        <w:t>мом веществ в более простые соединения, распадение вещес</w:t>
      </w:r>
      <w:r>
        <w:rPr>
          <w:rFonts w:ascii="Times New Roman" w:hAnsi="Times New Roman"/>
          <w:sz w:val="24"/>
          <w:szCs w:val="24"/>
        </w:rPr>
        <w:t>тв в орга</w:t>
      </w:r>
      <w:r w:rsidRPr="003817BD">
        <w:rPr>
          <w:rFonts w:ascii="Times New Roman" w:hAnsi="Times New Roman"/>
          <w:sz w:val="24"/>
          <w:szCs w:val="24"/>
        </w:rPr>
        <w:t xml:space="preserve">низме, происходящее с выделением </w:t>
      </w:r>
      <w:r>
        <w:rPr>
          <w:rFonts w:ascii="Times New Roman" w:hAnsi="Times New Roman"/>
          <w:sz w:val="24"/>
          <w:szCs w:val="24"/>
        </w:rPr>
        <w:t>энергии. Оба эти процесса нераз</w:t>
      </w:r>
      <w:r w:rsidRPr="003817BD">
        <w:rPr>
          <w:rFonts w:ascii="Times New Roman" w:hAnsi="Times New Roman"/>
          <w:sz w:val="24"/>
          <w:szCs w:val="24"/>
        </w:rPr>
        <w:t>рывно связаны друг с другом.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Ответьте на вопросы: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Из каких двух процессов складывается обмен веществ?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Что такое ассимиляция?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Что называется ассимиляцией?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Что такое диссимиляция?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5. Что называется диссимиляцией?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1. Установите родо-видовые отношения между словами и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группами слов. Постройте фразы по образцу.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Зоология – наука. – Зоология – это наука.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Дарвинизм – учение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Раствор – однородная система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Нервные клетки - невриты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Диссимиляция - процесс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Процесс – ассимиляция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Пластиды – органоиды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7. Органоиды – структуры клетки.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2. Составьте определения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называться. </w:t>
      </w:r>
      <w:r w:rsidRPr="003817BD">
        <w:rPr>
          <w:rFonts w:ascii="Times New Roman" w:hAnsi="Times New Roman"/>
          <w:b/>
          <w:bCs/>
          <w:sz w:val="24"/>
          <w:szCs w:val="24"/>
        </w:rPr>
        <w:t>Видовое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понятие употребите в форме творительного падежа, родовое – в форме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именительного.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Прибор для определения нап</w:t>
      </w:r>
      <w:r>
        <w:rPr>
          <w:rFonts w:ascii="Times New Roman" w:hAnsi="Times New Roman"/>
          <w:sz w:val="24"/>
          <w:szCs w:val="24"/>
        </w:rPr>
        <w:t>ряжения электрического тока (ро</w:t>
      </w:r>
      <w:r w:rsidRPr="003817BD">
        <w:rPr>
          <w:rFonts w:ascii="Times New Roman" w:hAnsi="Times New Roman"/>
          <w:sz w:val="24"/>
          <w:szCs w:val="24"/>
        </w:rPr>
        <w:t>довое понятие) - вольтметр (видовое поняти</w:t>
      </w:r>
      <w:r>
        <w:rPr>
          <w:rFonts w:ascii="Times New Roman" w:hAnsi="Times New Roman"/>
          <w:sz w:val="24"/>
          <w:szCs w:val="24"/>
        </w:rPr>
        <w:t>е). - Прибор для определения на</w:t>
      </w:r>
      <w:r w:rsidRPr="003817BD">
        <w:rPr>
          <w:rFonts w:ascii="Times New Roman" w:hAnsi="Times New Roman"/>
          <w:sz w:val="24"/>
          <w:szCs w:val="24"/>
        </w:rPr>
        <w:t>пряжения электрического тока называется в</w:t>
      </w:r>
      <w:r>
        <w:rPr>
          <w:rFonts w:ascii="Times New Roman" w:hAnsi="Times New Roman"/>
          <w:sz w:val="24"/>
          <w:szCs w:val="24"/>
        </w:rPr>
        <w:t>ольтметром. - Прибор для опреде</w:t>
      </w:r>
      <w:r w:rsidRPr="003817BD">
        <w:rPr>
          <w:rFonts w:ascii="Times New Roman" w:hAnsi="Times New Roman"/>
          <w:sz w:val="24"/>
          <w:szCs w:val="24"/>
        </w:rPr>
        <w:t>ления напряжения электрического тока называют вольтметром.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Прибор для определения силы электрического тока - амперметр.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Выделение кристаллов твердого вещества из раствора - кристаллизация.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Группа особей, ведущих совместное существование, - колония.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Прибор для определения направления на земной поверхности - компас.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Прибор для определения времени - часы.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Свойство поля сохранять величину и направление скорости - инерция.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7. Линия, которую описывает точка при движении тела, - траектория точки.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8. Способность тела возвращаться к первоначальной форме и объему 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упругость.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9. Температура, отсчитываемая от абсолютного нуля, - абсолютная тем-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пература.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3. Предложения из задан</w:t>
      </w:r>
      <w:r>
        <w:rPr>
          <w:rFonts w:ascii="Times New Roman" w:hAnsi="Times New Roman"/>
          <w:b/>
          <w:bCs/>
          <w:sz w:val="24"/>
          <w:szCs w:val="24"/>
        </w:rPr>
        <w:t>ия 2 постройте, используя обрат</w:t>
      </w:r>
      <w:r w:rsidRPr="003817BD">
        <w:rPr>
          <w:rFonts w:ascii="Times New Roman" w:hAnsi="Times New Roman"/>
          <w:b/>
          <w:bCs/>
          <w:sz w:val="24"/>
          <w:szCs w:val="24"/>
        </w:rPr>
        <w:t>ный порядок слов.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Вольтметром называется п</w:t>
      </w:r>
      <w:r>
        <w:rPr>
          <w:rFonts w:ascii="Times New Roman" w:hAnsi="Times New Roman"/>
          <w:sz w:val="24"/>
          <w:szCs w:val="24"/>
        </w:rPr>
        <w:t>рибор для определения электриче</w:t>
      </w:r>
      <w:r w:rsidRPr="003817BD">
        <w:rPr>
          <w:rFonts w:ascii="Times New Roman" w:hAnsi="Times New Roman"/>
          <w:sz w:val="24"/>
          <w:szCs w:val="24"/>
        </w:rPr>
        <w:t>ского тока.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4. Используя материал из задания 2, ответьте на вопросы: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Какой прибор называется амперметром? компасом? часами?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Что называется кристаллизацией? инерцией? упругостью?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Какая температура называется абсолютной?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5. В данных ниже определениях употребите глагол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назы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ваться; </w:t>
      </w:r>
      <w:r w:rsidRPr="003817BD">
        <w:rPr>
          <w:rFonts w:ascii="Times New Roman" w:hAnsi="Times New Roman"/>
          <w:b/>
          <w:bCs/>
          <w:sz w:val="24"/>
          <w:szCs w:val="24"/>
        </w:rPr>
        <w:t>в предложениях используйте прямой и обратный порядок слов.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Зоология – это наука о животн</w:t>
      </w:r>
      <w:r>
        <w:rPr>
          <w:rFonts w:ascii="Times New Roman" w:hAnsi="Times New Roman"/>
          <w:sz w:val="24"/>
          <w:szCs w:val="24"/>
        </w:rPr>
        <w:t>ых организмах. - Зоологией назы</w:t>
      </w:r>
      <w:r w:rsidRPr="003817BD">
        <w:rPr>
          <w:rFonts w:ascii="Times New Roman" w:hAnsi="Times New Roman"/>
          <w:sz w:val="24"/>
          <w:szCs w:val="24"/>
        </w:rPr>
        <w:t>вается наука о животных организмах. - Наука</w:t>
      </w:r>
      <w:r>
        <w:rPr>
          <w:rFonts w:ascii="Times New Roman" w:hAnsi="Times New Roman"/>
          <w:sz w:val="24"/>
          <w:szCs w:val="24"/>
        </w:rPr>
        <w:t xml:space="preserve"> о животных организмах называет</w:t>
      </w:r>
      <w:r w:rsidRPr="003817BD">
        <w:rPr>
          <w:rFonts w:ascii="Times New Roman" w:hAnsi="Times New Roman"/>
          <w:sz w:val="24"/>
          <w:szCs w:val="24"/>
        </w:rPr>
        <w:t>ся зоологией.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Ботаника — это наука о растительных организмах.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Биология — это наука о законах возникновения и развития живой природы.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Цитология – это наука о клеточном уровне организации живой материи.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Эмбриология – это наука о зародышевом развитии организмов.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5. Анатомия – это наука о форме и строении отдельных органов, систем и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всего организма в целом.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6. Измените словосочетания по образцу.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Наука, изучающая </w:t>
      </w:r>
      <w:r w:rsidRPr="003817BD">
        <w:rPr>
          <w:rFonts w:ascii="Times New Roman" w:hAnsi="Times New Roman"/>
          <w:sz w:val="24"/>
          <w:szCs w:val="24"/>
        </w:rPr>
        <w:t xml:space="preserve">закономерности развития природы. —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>Наука,</w:t>
      </w:r>
      <w:r>
        <w:rPr>
          <w:rFonts w:ascii="Times New Roman" w:eastAsia="Arial,Italic" w:hAnsi="Times New Roman"/>
          <w:i/>
          <w:iCs/>
          <w:sz w:val="24"/>
          <w:szCs w:val="24"/>
          <w:lang w:val="kk-KZ"/>
        </w:rPr>
        <w:t xml:space="preserve">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которая изучает </w:t>
      </w:r>
      <w:r w:rsidRPr="003817BD">
        <w:rPr>
          <w:rFonts w:ascii="Times New Roman" w:hAnsi="Times New Roman"/>
          <w:sz w:val="24"/>
          <w:szCs w:val="24"/>
        </w:rPr>
        <w:t xml:space="preserve">закономерности развития природы... —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Наука о </w:t>
      </w:r>
      <w:r>
        <w:rPr>
          <w:rFonts w:ascii="Times New Roman" w:hAnsi="Times New Roman"/>
          <w:sz w:val="24"/>
          <w:szCs w:val="24"/>
        </w:rPr>
        <w:t>закономер</w:t>
      </w:r>
      <w:r w:rsidRPr="003817BD">
        <w:rPr>
          <w:rFonts w:ascii="Times New Roman" w:hAnsi="Times New Roman"/>
          <w:sz w:val="24"/>
          <w:szCs w:val="24"/>
        </w:rPr>
        <w:t>ностях развития природы...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Наука, изучающая: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законы возникновения и развития живой природы;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форму и строение организмов;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структуру тканей животных;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клетку животных и растительных организмов;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функции организмов;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стадии индивидуального развития организмов;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животные организмы;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растительные организмы;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- закономерности распространения животных;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- закономерности распространения растений.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7. Из данных ниже описаний наук составьте определения наук.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 xml:space="preserve">Ботаника изучает растительные организмы. - Ботаника </w:t>
      </w:r>
      <w:r>
        <w:rPr>
          <w:rFonts w:ascii="Times New Roman" w:hAnsi="Times New Roman"/>
          <w:sz w:val="24"/>
          <w:szCs w:val="24"/>
        </w:rPr>
        <w:t>–</w:t>
      </w:r>
      <w:r w:rsidRPr="003817BD"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>это</w:t>
      </w:r>
      <w:r>
        <w:rPr>
          <w:rFonts w:ascii="Times New Roman" w:eastAsia="Arial,Italic" w:hAnsi="Times New Roman"/>
          <w:i/>
          <w:iCs/>
          <w:sz w:val="24"/>
          <w:szCs w:val="24"/>
          <w:lang w:val="kk-KZ"/>
        </w:rPr>
        <w:t xml:space="preserve">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наука о </w:t>
      </w:r>
      <w:r w:rsidRPr="003817BD">
        <w:rPr>
          <w:rFonts w:ascii="Times New Roman" w:hAnsi="Times New Roman"/>
          <w:sz w:val="24"/>
          <w:szCs w:val="24"/>
        </w:rPr>
        <w:t xml:space="preserve">растительных организмах. - Ботаникой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наука о </w:t>
      </w:r>
      <w:r>
        <w:rPr>
          <w:rFonts w:ascii="Times New Roman" w:hAnsi="Times New Roman"/>
          <w:sz w:val="24"/>
          <w:szCs w:val="24"/>
        </w:rPr>
        <w:t>раститель</w:t>
      </w:r>
      <w:r w:rsidRPr="003817BD">
        <w:rPr>
          <w:rFonts w:ascii="Times New Roman" w:hAnsi="Times New Roman"/>
          <w:sz w:val="24"/>
          <w:szCs w:val="24"/>
        </w:rPr>
        <w:t xml:space="preserve">ных организмах. -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Наука о </w:t>
      </w:r>
      <w:r w:rsidRPr="003817BD">
        <w:rPr>
          <w:rFonts w:ascii="Times New Roman" w:hAnsi="Times New Roman"/>
          <w:sz w:val="24"/>
          <w:szCs w:val="24"/>
        </w:rPr>
        <w:t xml:space="preserve">растительных организмах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ботаникой.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Анатомия изучает общую форму и строение организмов животных и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растений.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Зоология изучает животные организмы.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Биология изучает закономерности развития живой природы.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Микробиология изучает низшие формы органического мира.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Биохимия изучает закономерности основных жизненных процессов.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6. Эмбриология изучает ранние стадии</w:t>
      </w:r>
      <w:r>
        <w:rPr>
          <w:rFonts w:ascii="Times New Roman" w:hAnsi="Times New Roman"/>
          <w:sz w:val="24"/>
          <w:szCs w:val="24"/>
        </w:rPr>
        <w:t xml:space="preserve"> индивидуального развития живот</w:t>
      </w:r>
      <w:r w:rsidRPr="003817BD">
        <w:rPr>
          <w:rFonts w:ascii="Times New Roman" w:hAnsi="Times New Roman"/>
          <w:sz w:val="24"/>
          <w:szCs w:val="24"/>
        </w:rPr>
        <w:t>ных.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8. Ответьте на вопросы,</w:t>
      </w:r>
      <w:r>
        <w:rPr>
          <w:rFonts w:ascii="Times New Roman" w:hAnsi="Times New Roman"/>
          <w:b/>
          <w:bCs/>
          <w:sz w:val="24"/>
          <w:szCs w:val="24"/>
        </w:rPr>
        <w:t xml:space="preserve"> используя выделенные слова. За</w:t>
      </w:r>
      <w:r w:rsidRPr="003817BD">
        <w:rPr>
          <w:rFonts w:ascii="Times New Roman" w:hAnsi="Times New Roman"/>
          <w:b/>
          <w:bCs/>
          <w:sz w:val="24"/>
          <w:szCs w:val="24"/>
        </w:rPr>
        <w:t>пишите полученные тексты. (Упражнение выполняется «по цепочке»: один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студент говорит первое предложение; д</w:t>
      </w:r>
      <w:r>
        <w:rPr>
          <w:rFonts w:ascii="Times New Roman" w:hAnsi="Times New Roman"/>
          <w:b/>
          <w:bCs/>
          <w:sz w:val="24"/>
          <w:szCs w:val="24"/>
        </w:rPr>
        <w:t>ругой повторяет первое и состав</w:t>
      </w:r>
      <w:r w:rsidRPr="003817BD">
        <w:rPr>
          <w:rFonts w:ascii="Times New Roman" w:hAnsi="Times New Roman"/>
          <w:b/>
          <w:bCs/>
          <w:sz w:val="24"/>
          <w:szCs w:val="24"/>
        </w:rPr>
        <w:t>ляет второе; третий повторяет два и присоединяет третье и т.д.).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Что такое обмен веществ?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2. Из каких двух процессов он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>складывается?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3. Что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ассимиляцией?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4. Что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диссимиляцией?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Материал для ответа </w:t>
      </w:r>
      <w:r w:rsidRPr="003817BD">
        <w:rPr>
          <w:rFonts w:ascii="Times New Roman" w:hAnsi="Times New Roman"/>
          <w:sz w:val="24"/>
          <w:szCs w:val="24"/>
        </w:rPr>
        <w:t>см. в тексте «Обмен веществ».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Б.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Что такое клетка?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2. Какие основные части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различают </w:t>
      </w:r>
      <w:r w:rsidRPr="003817BD">
        <w:rPr>
          <w:rFonts w:ascii="Times New Roman" w:hAnsi="Times New Roman"/>
          <w:sz w:val="24"/>
          <w:szCs w:val="24"/>
        </w:rPr>
        <w:t>в клетке?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3. Какие составные части клетки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называют </w:t>
      </w:r>
      <w:r w:rsidRPr="003817BD">
        <w:rPr>
          <w:rFonts w:ascii="Times New Roman" w:hAnsi="Times New Roman"/>
          <w:sz w:val="24"/>
          <w:szCs w:val="24"/>
        </w:rPr>
        <w:t>включениями?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4. Какие составные части клетки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называют </w:t>
      </w:r>
      <w:r w:rsidRPr="003817BD">
        <w:rPr>
          <w:rFonts w:ascii="Times New Roman" w:hAnsi="Times New Roman"/>
          <w:sz w:val="24"/>
          <w:szCs w:val="24"/>
        </w:rPr>
        <w:t>органоидами?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Материал для ответа: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основная структурная единица любого живого вещества;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ядро, протоплазма, оболочка, органоиды и включения;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структуры клетки, имеющие специфическое строение и выполняющие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определенную функцию.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Что такое колония жгутиковых?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2. Какая группа особей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служит примером </w:t>
      </w:r>
      <w:r w:rsidRPr="003817BD">
        <w:rPr>
          <w:rFonts w:ascii="Times New Roman" w:hAnsi="Times New Roman"/>
          <w:sz w:val="24"/>
          <w:szCs w:val="24"/>
        </w:rPr>
        <w:t>колонии?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3. Какая колония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материнской колонией?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4. Какую колонию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называют </w:t>
      </w:r>
      <w:r w:rsidRPr="003817BD">
        <w:rPr>
          <w:rFonts w:ascii="Times New Roman" w:hAnsi="Times New Roman"/>
          <w:sz w:val="24"/>
          <w:szCs w:val="24"/>
        </w:rPr>
        <w:t>дочерней колонией?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Материал для ответа: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группа особей, ведущих совместное существование;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вольвокс;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старая колония, которая делится;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4. новая колония, которая образуется в результате деления.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9. Прочитайте микротекс</w:t>
      </w:r>
      <w:r>
        <w:rPr>
          <w:rFonts w:ascii="Times New Roman" w:hAnsi="Times New Roman"/>
          <w:b/>
          <w:bCs/>
          <w:sz w:val="24"/>
          <w:szCs w:val="24"/>
        </w:rPr>
        <w:t>ты. Поставьте вопросы к выделен</w:t>
      </w:r>
      <w:r w:rsidRPr="003817BD">
        <w:rPr>
          <w:rFonts w:ascii="Times New Roman" w:hAnsi="Times New Roman"/>
          <w:b/>
          <w:bCs/>
          <w:sz w:val="24"/>
          <w:szCs w:val="24"/>
        </w:rPr>
        <w:t>ным словам. Ответьте на эти вопросы.</w:t>
      </w:r>
      <w:r>
        <w:rPr>
          <w:rFonts w:ascii="Times New Roman" w:hAnsi="Times New Roman"/>
          <w:b/>
          <w:bCs/>
          <w:sz w:val="24"/>
          <w:szCs w:val="24"/>
        </w:rPr>
        <w:t xml:space="preserve"> Перескажите микротексты, сохра</w:t>
      </w:r>
      <w:r w:rsidRPr="003817BD">
        <w:rPr>
          <w:rFonts w:ascii="Times New Roman" w:hAnsi="Times New Roman"/>
          <w:b/>
          <w:bCs/>
          <w:sz w:val="24"/>
          <w:szCs w:val="24"/>
        </w:rPr>
        <w:t>няя при пересказе выделенные слова.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1. Адаптацией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особенность структуры, физиологии или поведения организма, способствующая его приспособлению к условиям обитания.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2. Процесс зародышевого развития организмов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эмбриогенезом.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3. Нейрофибриллами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называются </w:t>
      </w:r>
      <w:r w:rsidRPr="003817BD">
        <w:rPr>
          <w:rFonts w:ascii="Times New Roman" w:hAnsi="Times New Roman"/>
          <w:sz w:val="24"/>
          <w:szCs w:val="24"/>
        </w:rPr>
        <w:t>тонки</w:t>
      </w:r>
      <w:r>
        <w:rPr>
          <w:rFonts w:ascii="Times New Roman" w:hAnsi="Times New Roman"/>
          <w:sz w:val="24"/>
          <w:szCs w:val="24"/>
        </w:rPr>
        <w:t>е волоконца в теле нервной клет</w:t>
      </w:r>
      <w:r w:rsidRPr="003817BD">
        <w:rPr>
          <w:rFonts w:ascii="Times New Roman" w:hAnsi="Times New Roman"/>
          <w:sz w:val="24"/>
          <w:szCs w:val="24"/>
        </w:rPr>
        <w:t>ки и ее отростка. Эти волоконца участвуют в проведении импульса по нервной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системе. Они видимы только под электронным микроскопом.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817BD">
        <w:rPr>
          <w:rFonts w:ascii="Times New Roman" w:hAnsi="Times New Roman"/>
          <w:sz w:val="24"/>
          <w:szCs w:val="24"/>
        </w:rPr>
        <w:t>4. Совокупность всех химических процессов, которые протекают в живой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клетке или организме,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метаболизмом.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10. Дайте определения следующих предметов, процессов и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явлений.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Цитоплазма, митохондрия, рибосома, мембрана, хроматин.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2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>получило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носит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имеет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название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чего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чем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Твердая опора тела человека </w:t>
      </w:r>
      <w:r w:rsidRPr="003817BD">
        <w:rPr>
          <w:rFonts w:ascii="Times New Roman" w:hAnsi="Times New Roman"/>
          <w:sz w:val="24"/>
          <w:szCs w:val="24"/>
        </w:rPr>
        <w:t xml:space="preserve">носит название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>скелета тела человека.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Текст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Форма сожительства животных с другими организмами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Возникшие в процессе эволюци</w:t>
      </w:r>
      <w:r>
        <w:rPr>
          <w:rFonts w:ascii="Times New Roman" w:hAnsi="Times New Roman"/>
          <w:sz w:val="24"/>
          <w:szCs w:val="24"/>
        </w:rPr>
        <w:t>и органического мира формы сожи</w:t>
      </w:r>
      <w:r w:rsidRPr="003817BD">
        <w:rPr>
          <w:rFonts w:ascii="Times New Roman" w:hAnsi="Times New Roman"/>
          <w:sz w:val="24"/>
          <w:szCs w:val="24"/>
        </w:rPr>
        <w:t>тельства организмов можно разделить на следующие группы.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Комменсализм есть форма сожительства, когда один организм сам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получает пользу и не причиняет вред</w:t>
      </w:r>
      <w:r>
        <w:rPr>
          <w:rFonts w:ascii="Times New Roman" w:hAnsi="Times New Roman"/>
          <w:sz w:val="24"/>
          <w:szCs w:val="24"/>
        </w:rPr>
        <w:t>а другому организму. Таково, на</w:t>
      </w:r>
      <w:r w:rsidRPr="003817BD">
        <w:rPr>
          <w:rFonts w:ascii="Times New Roman" w:hAnsi="Times New Roman"/>
          <w:sz w:val="24"/>
          <w:szCs w:val="24"/>
        </w:rPr>
        <w:t>пример, сожительство инфузорий с другими животными.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Симбиоз - это форма сожительств</w:t>
      </w:r>
      <w:r>
        <w:rPr>
          <w:rFonts w:ascii="Times New Roman" w:hAnsi="Times New Roman"/>
          <w:sz w:val="24"/>
          <w:szCs w:val="24"/>
        </w:rPr>
        <w:t>а, при которой оба организма по</w:t>
      </w:r>
      <w:r w:rsidRPr="003817BD">
        <w:rPr>
          <w:rFonts w:ascii="Times New Roman" w:hAnsi="Times New Roman"/>
          <w:sz w:val="24"/>
          <w:szCs w:val="24"/>
        </w:rPr>
        <w:t>лучают взаимную пользу. Таково сожи</w:t>
      </w:r>
      <w:r>
        <w:rPr>
          <w:rFonts w:ascii="Times New Roman" w:hAnsi="Times New Roman"/>
          <w:sz w:val="24"/>
          <w:szCs w:val="24"/>
        </w:rPr>
        <w:t>тельство водорослей с простейши</w:t>
      </w:r>
      <w:r w:rsidRPr="003817BD">
        <w:rPr>
          <w:rFonts w:ascii="Times New Roman" w:hAnsi="Times New Roman"/>
          <w:sz w:val="24"/>
          <w:szCs w:val="24"/>
        </w:rPr>
        <w:t>ми и многоклеточными животными.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Паразитизмом называется форма сожительства, при которой один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организм поселяется внутри другого организма (или на нем) и питается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частями его тела или переваренной </w:t>
      </w:r>
      <w:r>
        <w:rPr>
          <w:rFonts w:ascii="Times New Roman" w:hAnsi="Times New Roman"/>
          <w:sz w:val="24"/>
          <w:szCs w:val="24"/>
        </w:rPr>
        <w:t>им пищей. Обычно паразиты причи</w:t>
      </w:r>
      <w:r w:rsidRPr="003817BD">
        <w:rPr>
          <w:rFonts w:ascii="Times New Roman" w:hAnsi="Times New Roman"/>
          <w:sz w:val="24"/>
          <w:szCs w:val="24"/>
        </w:rPr>
        <w:t>няют своим хозяевам вред. Различают эндопаразитов и эктопаразитов.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Эндопаразитами называют паразитов </w:t>
      </w:r>
      <w:r>
        <w:rPr>
          <w:rFonts w:ascii="Times New Roman" w:hAnsi="Times New Roman"/>
          <w:sz w:val="24"/>
          <w:szCs w:val="24"/>
        </w:rPr>
        <w:t>внутренних органов. Наружные па</w:t>
      </w:r>
      <w:r w:rsidRPr="003817BD">
        <w:rPr>
          <w:rFonts w:ascii="Times New Roman" w:hAnsi="Times New Roman"/>
          <w:sz w:val="24"/>
          <w:szCs w:val="24"/>
        </w:rPr>
        <w:t>разиты получили название эктопаразитов.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817BD">
        <w:rPr>
          <w:rFonts w:ascii="Times New Roman" w:hAnsi="Times New Roman"/>
          <w:b/>
          <w:sz w:val="24"/>
          <w:szCs w:val="24"/>
        </w:rPr>
        <w:t>Задания к тексту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1. В тексте найдите предложен</w:t>
      </w:r>
      <w:r>
        <w:rPr>
          <w:rFonts w:ascii="Times New Roman" w:hAnsi="Times New Roman"/>
          <w:b/>
          <w:bCs/>
          <w:sz w:val="24"/>
          <w:szCs w:val="24"/>
        </w:rPr>
        <w:t>ия, выражающие определения поня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тий; перестройте их, употребляя глагол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называться;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в предложениях </w:t>
      </w:r>
      <w:r>
        <w:rPr>
          <w:rFonts w:ascii="Times New Roman" w:hAnsi="Times New Roman"/>
          <w:b/>
          <w:bCs/>
          <w:sz w:val="24"/>
          <w:szCs w:val="24"/>
        </w:rPr>
        <w:t>ис</w:t>
      </w:r>
      <w:r w:rsidRPr="003817BD">
        <w:rPr>
          <w:rFonts w:ascii="Times New Roman" w:hAnsi="Times New Roman"/>
          <w:b/>
          <w:bCs/>
          <w:sz w:val="24"/>
          <w:szCs w:val="24"/>
        </w:rPr>
        <w:t>пользуйте прямой и обратный порядок слов.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2. Ответьте на вопросы: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Что такое комменсализм?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Что такое симбиоз?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Что называется паразитизмом?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Каких паразитов называют эндопаразитами?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Какое название получили наружные паразиты?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1. Составьте сочетания из слов левой и правой колонок.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что? чего?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взаимодействие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организм, человек, среда, общество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представитель отряд, класс, тип, группа, семейство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определение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источник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возникновение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заболевание, заражение, развитие, существова-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ние, влажность, теплопроводность,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закономерность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процесс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форма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развитие, распространение, образование, дви-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жение, разрушение, преобразование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2. Составьте словосоче</w:t>
      </w:r>
      <w:r>
        <w:rPr>
          <w:rFonts w:ascii="Times New Roman" w:hAnsi="Times New Roman"/>
          <w:b/>
          <w:bCs/>
          <w:sz w:val="24"/>
          <w:szCs w:val="24"/>
        </w:rPr>
        <w:t>тания с двумя родительными паде</w:t>
      </w:r>
      <w:r w:rsidRPr="003817BD">
        <w:rPr>
          <w:rFonts w:ascii="Times New Roman" w:hAnsi="Times New Roman"/>
          <w:b/>
          <w:bCs/>
          <w:sz w:val="24"/>
          <w:szCs w:val="24"/>
        </w:rPr>
        <w:t>жами.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что? чего? чего?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 особенности организм человек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опора тело человек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определение сила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напряжение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ток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усиление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ослабление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жизнедеятельность организм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закономерности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условия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существование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организм, человек, расте</w:t>
      </w:r>
      <w:r w:rsidRPr="003817BD">
        <w:rPr>
          <w:rFonts w:ascii="Times New Roman" w:hAnsi="Times New Roman"/>
          <w:sz w:val="24"/>
          <w:szCs w:val="24"/>
        </w:rPr>
        <w:t>ния, животные, общество,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среда, природа, клетка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3. Составьте словосочетания. Обращайте внимание на согласование прилагательных и существительных.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что? какого (какой)? чего?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 нервная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кровеносная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общественная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система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организм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скелет плечевой пояс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подвижность верхняя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нижняя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конечность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источник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воспалительный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общественное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процесс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развитие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строение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питание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движение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размножение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жизнедеятельность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одноклеточные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многоклеточные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растительные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животные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низшие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высшие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организмы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4. Составьте предложения по образцу.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Ответ организма на раздражение</w:t>
      </w:r>
      <w:r>
        <w:rPr>
          <w:rFonts w:ascii="Times New Roman" w:hAnsi="Times New Roman"/>
          <w:sz w:val="24"/>
          <w:szCs w:val="24"/>
        </w:rPr>
        <w:t xml:space="preserve"> (родовое понятие) носит на</w:t>
      </w:r>
      <w:r w:rsidRPr="003817BD">
        <w:rPr>
          <w:rFonts w:ascii="Times New Roman" w:hAnsi="Times New Roman"/>
          <w:sz w:val="24"/>
          <w:szCs w:val="24"/>
        </w:rPr>
        <w:t>звание рефлекса (видовое понятие).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вода, очищенная от примесей дистиллированная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проникновение одного веще</w:t>
      </w:r>
      <w:r w:rsidRPr="003817BD">
        <w:rPr>
          <w:rFonts w:ascii="Times New Roman" w:hAnsi="Times New Roman"/>
          <w:sz w:val="24"/>
          <w:szCs w:val="24"/>
        </w:rPr>
        <w:t>ства в другое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диффузия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произведение массы тела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скорость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носить название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получить название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количество движения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5. Ответьте на вопросы, употребляя словосочетания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получить название, носить название.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Прибор для определения направления на земной поверхности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носит название (получил название) компаса.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1. Какой процесс получил название эндоцитоза? (процесс </w:t>
      </w:r>
      <w:r>
        <w:rPr>
          <w:rFonts w:ascii="Times New Roman" w:hAnsi="Times New Roman"/>
          <w:sz w:val="24"/>
          <w:szCs w:val="24"/>
        </w:rPr>
        <w:t>поглощения ве</w:t>
      </w:r>
      <w:r w:rsidRPr="003817BD">
        <w:rPr>
          <w:rFonts w:ascii="Times New Roman" w:hAnsi="Times New Roman"/>
          <w:sz w:val="24"/>
          <w:szCs w:val="24"/>
        </w:rPr>
        <w:t>ществ клеткой)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Какой организм получил название аутотрофа? (организм, способный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синтезировать необходимые ему питательны</w:t>
      </w:r>
      <w:r>
        <w:rPr>
          <w:rFonts w:ascii="Times New Roman" w:hAnsi="Times New Roman"/>
          <w:sz w:val="24"/>
          <w:szCs w:val="24"/>
        </w:rPr>
        <w:t>е вещества из неорганических ве</w:t>
      </w:r>
      <w:r w:rsidRPr="003817BD">
        <w:rPr>
          <w:rFonts w:ascii="Times New Roman" w:hAnsi="Times New Roman"/>
          <w:sz w:val="24"/>
          <w:szCs w:val="24"/>
        </w:rPr>
        <w:t>ществ окружающей среды)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Какой организм носит название гетеротрофа? (организм, не способный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синтезировать органические вещества из не</w:t>
      </w:r>
      <w:r>
        <w:rPr>
          <w:rFonts w:ascii="Times New Roman" w:hAnsi="Times New Roman"/>
          <w:sz w:val="24"/>
          <w:szCs w:val="24"/>
        </w:rPr>
        <w:t>органических, поэтому потребляю</w:t>
      </w:r>
      <w:r w:rsidRPr="003817BD">
        <w:rPr>
          <w:rFonts w:ascii="Times New Roman" w:hAnsi="Times New Roman"/>
          <w:sz w:val="24"/>
          <w:szCs w:val="24"/>
        </w:rPr>
        <w:t>щий органику, образованную другими растениями и животными)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Какой комплекс получил название аппарата Гольджи? (особая часть метаболической системы цитоплазмы)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6. В предложениях употребите глаголы и словосочетания,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данные в скобках. Перескажите полученный текст. Запишите его.</w:t>
      </w:r>
    </w:p>
    <w:p w:rsidR="00902B1B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Грудная клетка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902B1B" w:rsidRPr="003817BD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У человека имеется 12 пар ребер. Верхние 7 ребер – истинные ребра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(называться). </w:t>
      </w:r>
      <w:r w:rsidRPr="003817BD">
        <w:rPr>
          <w:rFonts w:ascii="Times New Roman" w:hAnsi="Times New Roman"/>
          <w:sz w:val="24"/>
          <w:szCs w:val="24"/>
        </w:rPr>
        <w:t xml:space="preserve">Нижние 5 ребер - ложные ребра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(носить название). </w:t>
      </w:r>
      <w:r w:rsidRPr="003817BD">
        <w:rPr>
          <w:rFonts w:ascii="Times New Roman" w:hAnsi="Times New Roman"/>
          <w:sz w:val="24"/>
          <w:szCs w:val="24"/>
        </w:rPr>
        <w:t>Хрящи 7-го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10-го ребер образуют дугу. Эта дуга - реберная дуга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(получить название). </w:t>
      </w:r>
      <w:r>
        <w:rPr>
          <w:rFonts w:ascii="Times New Roman" w:hAnsi="Times New Roman"/>
          <w:sz w:val="24"/>
          <w:szCs w:val="24"/>
        </w:rPr>
        <w:t>Каж</w:t>
      </w:r>
      <w:r w:rsidRPr="003817BD">
        <w:rPr>
          <w:rFonts w:ascii="Times New Roman" w:hAnsi="Times New Roman"/>
          <w:sz w:val="24"/>
          <w:szCs w:val="24"/>
        </w:rPr>
        <w:t>дое ребро имеет вид узкой длинной изогнуто</w:t>
      </w:r>
      <w:r>
        <w:rPr>
          <w:rFonts w:ascii="Times New Roman" w:hAnsi="Times New Roman"/>
          <w:sz w:val="24"/>
          <w:szCs w:val="24"/>
        </w:rPr>
        <w:t>й пластинки. Суженная часть реб</w:t>
      </w:r>
      <w:r w:rsidRPr="003817BD">
        <w:rPr>
          <w:rFonts w:ascii="Times New Roman" w:hAnsi="Times New Roman"/>
          <w:sz w:val="24"/>
          <w:szCs w:val="24"/>
        </w:rPr>
        <w:t xml:space="preserve">ра - шейка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>(называться).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7. Прочитанные вслух преподавателем предложения проговорите по образцу.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Ответ животного организма на раздражение нервных волокон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при участии нервной системы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z w:val="24"/>
          <w:szCs w:val="24"/>
        </w:rPr>
        <w:t>флексом. - Ответ животного орга</w:t>
      </w:r>
      <w:r w:rsidRPr="003817BD">
        <w:rPr>
          <w:rFonts w:ascii="Times New Roman" w:hAnsi="Times New Roman"/>
          <w:sz w:val="24"/>
          <w:szCs w:val="24"/>
        </w:rPr>
        <w:t xml:space="preserve">низма на раздражение нервных волокон при участии нервной системы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>получил</w:t>
      </w:r>
      <w:r>
        <w:rPr>
          <w:rFonts w:ascii="Times New Roman" w:eastAsia="Arial,Italic" w:hAnsi="Times New Roman"/>
          <w:i/>
          <w:iCs/>
          <w:sz w:val="24"/>
          <w:szCs w:val="24"/>
        </w:rPr>
        <w:t xml:space="preserve">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название </w:t>
      </w:r>
      <w:r w:rsidRPr="003817BD">
        <w:rPr>
          <w:rFonts w:ascii="Times New Roman" w:hAnsi="Times New Roman"/>
          <w:sz w:val="24"/>
          <w:szCs w:val="24"/>
        </w:rPr>
        <w:t>рефлекса.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Врожденные реакции организма называются безусловными рефлексами.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Реакции, приобретенные в процессе индивидуаль</w:t>
      </w:r>
      <w:r>
        <w:rPr>
          <w:rFonts w:ascii="Times New Roman" w:hAnsi="Times New Roman"/>
          <w:sz w:val="24"/>
          <w:szCs w:val="24"/>
        </w:rPr>
        <w:t>ного развития, назы</w:t>
      </w:r>
      <w:r w:rsidRPr="003817BD">
        <w:rPr>
          <w:rFonts w:ascii="Times New Roman" w:hAnsi="Times New Roman"/>
          <w:sz w:val="24"/>
          <w:szCs w:val="24"/>
        </w:rPr>
        <w:t>ваются условными рефлексами.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Группа особей, ведущих совместное существование, называется колонией.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Старая колония, которая делится, называется материнской колонией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Новая колония, которая образуется в результате деления, называется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дочерней колонией.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8. Прочитайте текст. К предложениям с выделенными словами поставьте вопросы. Ответьте на эти вопросы. Перескажите текст,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сохраняя при пересказе выделенные слова и словосочетания.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Структурные и функциональные единицы живых организмов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носят название </w:t>
      </w:r>
      <w:r w:rsidRPr="003817BD">
        <w:rPr>
          <w:rFonts w:ascii="Times New Roman" w:hAnsi="Times New Roman"/>
          <w:sz w:val="24"/>
          <w:szCs w:val="24"/>
        </w:rPr>
        <w:t>клеток. Каждая живая клетка окружена</w:t>
      </w:r>
      <w:r>
        <w:rPr>
          <w:rFonts w:ascii="Times New Roman" w:hAnsi="Times New Roman"/>
          <w:sz w:val="24"/>
          <w:szCs w:val="24"/>
        </w:rPr>
        <w:t xml:space="preserve"> плазматической мембраной, кото</w:t>
      </w:r>
      <w:r w:rsidRPr="003817BD">
        <w:rPr>
          <w:rFonts w:ascii="Times New Roman" w:hAnsi="Times New Roman"/>
          <w:sz w:val="24"/>
          <w:szCs w:val="24"/>
        </w:rPr>
        <w:t xml:space="preserve">рую иногда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называется </w:t>
      </w:r>
      <w:r w:rsidRPr="003817BD">
        <w:rPr>
          <w:rFonts w:ascii="Times New Roman" w:hAnsi="Times New Roman"/>
          <w:sz w:val="24"/>
          <w:szCs w:val="24"/>
        </w:rPr>
        <w:t>клеточной мембраной, или плазмолеммой. Клеточная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мембрана контролирует транспорт веществ и</w:t>
      </w:r>
      <w:r>
        <w:rPr>
          <w:rFonts w:ascii="Times New Roman" w:hAnsi="Times New Roman"/>
          <w:sz w:val="24"/>
          <w:szCs w:val="24"/>
        </w:rPr>
        <w:t xml:space="preserve"> обеспечивает структурную и био</w:t>
      </w:r>
      <w:r w:rsidRPr="003817BD">
        <w:rPr>
          <w:rFonts w:ascii="Times New Roman" w:hAnsi="Times New Roman"/>
          <w:sz w:val="24"/>
          <w:szCs w:val="24"/>
        </w:rPr>
        <w:t>химическую обособленной клетки от окружающей среды.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Жидкое вещество клетки, за исключением ядра,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получило название </w:t>
      </w:r>
      <w:r w:rsidRPr="003817BD">
        <w:rPr>
          <w:rFonts w:ascii="Times New Roman" w:hAnsi="Times New Roman"/>
          <w:sz w:val="24"/>
          <w:szCs w:val="24"/>
        </w:rPr>
        <w:t>цитоплазмы. Она представляет собой метаболический рабочий аппарат клетки.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ней сосредоточены общие и специальные органоиды. В цитоплазме протекают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основные метаболические процессы.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9. Прочитайте текст. Замените повторяющиеся глаголы синонимичными.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Биология – наука о жизни. Биология из</w:t>
      </w:r>
      <w:r>
        <w:rPr>
          <w:rFonts w:ascii="Times New Roman" w:hAnsi="Times New Roman"/>
          <w:sz w:val="24"/>
          <w:szCs w:val="24"/>
        </w:rPr>
        <w:t>учает жизнедеятельность всех жи</w:t>
      </w:r>
      <w:r w:rsidRPr="003817BD">
        <w:rPr>
          <w:rFonts w:ascii="Times New Roman" w:hAnsi="Times New Roman"/>
          <w:sz w:val="24"/>
          <w:szCs w:val="24"/>
        </w:rPr>
        <w:t>вых организмов: бактерий, грибов, растений, животных.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Объяснение общих свойств и многообразия живых организмов – задача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общей биологии. Важное место в проблемах, которые изучает общая биология,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занимают вопросы возникновения и развития жизни на Земле – эволюционное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учение.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 зависимости от предмета изучения биологию подразделяют на отдельные науки. Мир бактерий изучает микроби</w:t>
      </w:r>
      <w:r>
        <w:rPr>
          <w:rFonts w:ascii="Times New Roman" w:hAnsi="Times New Roman"/>
          <w:sz w:val="24"/>
          <w:szCs w:val="24"/>
        </w:rPr>
        <w:t>ология. Строение и жизнедеятель</w:t>
      </w:r>
      <w:r w:rsidRPr="003817BD">
        <w:rPr>
          <w:rFonts w:ascii="Times New Roman" w:hAnsi="Times New Roman"/>
          <w:sz w:val="24"/>
          <w:szCs w:val="24"/>
        </w:rPr>
        <w:t xml:space="preserve">ность растений изучает ботаника. Зоология </w:t>
      </w:r>
      <w:r>
        <w:rPr>
          <w:rFonts w:ascii="Times New Roman" w:hAnsi="Times New Roman"/>
          <w:sz w:val="24"/>
          <w:szCs w:val="24"/>
        </w:rPr>
        <w:t>изучает и систематизирует сведе</w:t>
      </w:r>
      <w:r w:rsidRPr="003817BD">
        <w:rPr>
          <w:rFonts w:ascii="Times New Roman" w:hAnsi="Times New Roman"/>
          <w:sz w:val="24"/>
          <w:szCs w:val="24"/>
        </w:rPr>
        <w:t>ния о животных.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Главное направление этих наук – морфология (учение о структуре живой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природы) и физиология (учение о функциях живых организмов). К числу общих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направлений в биологии относится генетика – наука о наследственности и изменчивости.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Наука о живой материи имеет разные уровни: молекулярная биология,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учение о клетке, или цитология, учение о тканях</w:t>
      </w:r>
      <w:r>
        <w:rPr>
          <w:rFonts w:ascii="Times New Roman" w:hAnsi="Times New Roman"/>
          <w:sz w:val="24"/>
          <w:szCs w:val="24"/>
        </w:rPr>
        <w:t>, или гистология, наука об орга</w:t>
      </w:r>
      <w:r w:rsidRPr="003817BD">
        <w:rPr>
          <w:rFonts w:ascii="Times New Roman" w:hAnsi="Times New Roman"/>
          <w:sz w:val="24"/>
          <w:szCs w:val="24"/>
        </w:rPr>
        <w:t>нах (анатомия) и биология групп организмов – популяций.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Очень важное значение имеет биология для бережного отношения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к окружающей нас природе – среде, к</w:t>
      </w:r>
      <w:r>
        <w:rPr>
          <w:rFonts w:ascii="Times New Roman" w:hAnsi="Times New Roman"/>
          <w:sz w:val="24"/>
          <w:szCs w:val="24"/>
        </w:rPr>
        <w:t>оторая является для нас источни</w:t>
      </w:r>
      <w:r w:rsidRPr="003817BD">
        <w:rPr>
          <w:rFonts w:ascii="Times New Roman" w:hAnsi="Times New Roman"/>
          <w:sz w:val="24"/>
          <w:szCs w:val="24"/>
        </w:rPr>
        <w:t>ком существования.</w:t>
      </w:r>
    </w:p>
    <w:p w:rsidR="00902B1B" w:rsidRPr="00D67A75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7A75">
        <w:rPr>
          <w:rFonts w:ascii="Times New Roman" w:hAnsi="Times New Roman"/>
          <w:b/>
          <w:sz w:val="24"/>
          <w:szCs w:val="24"/>
        </w:rPr>
        <w:t>ТЕКСТЫ ДЛЯ ДОПОЛНИТЕЛЬНОГО ЧТЕНИЯ</w:t>
      </w:r>
    </w:p>
    <w:p w:rsidR="00902B1B" w:rsidRPr="00D67A75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7A75">
        <w:rPr>
          <w:rFonts w:ascii="Times New Roman" w:hAnsi="Times New Roman"/>
          <w:b/>
          <w:sz w:val="24"/>
          <w:szCs w:val="24"/>
        </w:rPr>
        <w:t>Текст 1</w:t>
      </w:r>
    </w:p>
    <w:p w:rsidR="00902B1B" w:rsidRPr="003817BD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Биологические ускорители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Обмен веществ – основа жизни, </w:t>
      </w:r>
      <w:r>
        <w:rPr>
          <w:rFonts w:ascii="Times New Roman" w:hAnsi="Times New Roman"/>
          <w:sz w:val="24"/>
          <w:szCs w:val="24"/>
        </w:rPr>
        <w:t>непрерывная цепь сложных химиче</w:t>
      </w:r>
      <w:r w:rsidRPr="003817BD">
        <w:rPr>
          <w:rFonts w:ascii="Times New Roman" w:hAnsi="Times New Roman"/>
          <w:sz w:val="24"/>
          <w:szCs w:val="24"/>
        </w:rPr>
        <w:t>ских процессов, протекающих в организ</w:t>
      </w:r>
      <w:r>
        <w:rPr>
          <w:rFonts w:ascii="Times New Roman" w:hAnsi="Times New Roman"/>
          <w:sz w:val="24"/>
          <w:szCs w:val="24"/>
        </w:rPr>
        <w:t>ме. Часть их происходит в желуд</w:t>
      </w:r>
      <w:r w:rsidRPr="003817BD">
        <w:rPr>
          <w:rFonts w:ascii="Times New Roman" w:hAnsi="Times New Roman"/>
          <w:sz w:val="24"/>
          <w:szCs w:val="24"/>
        </w:rPr>
        <w:t>ке и кишечнике, где пищевые вещества расщепляются на более простые,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которые усваиваются тканями и клетками. Большинство </w:t>
      </w:r>
      <w:r>
        <w:rPr>
          <w:rFonts w:ascii="Times New Roman" w:hAnsi="Times New Roman"/>
          <w:sz w:val="24"/>
          <w:szCs w:val="24"/>
        </w:rPr>
        <w:t>химических про</w:t>
      </w:r>
      <w:r w:rsidRPr="003817BD">
        <w:rPr>
          <w:rFonts w:ascii="Times New Roman" w:hAnsi="Times New Roman"/>
          <w:sz w:val="24"/>
          <w:szCs w:val="24"/>
        </w:rPr>
        <w:t>цессов происходит в самих клетках. В</w:t>
      </w:r>
      <w:r>
        <w:rPr>
          <w:rFonts w:ascii="Times New Roman" w:hAnsi="Times New Roman"/>
          <w:sz w:val="24"/>
          <w:szCs w:val="24"/>
        </w:rPr>
        <w:t xml:space="preserve"> них из принесенных кровью пита</w:t>
      </w:r>
      <w:r w:rsidRPr="003817BD">
        <w:rPr>
          <w:rFonts w:ascii="Times New Roman" w:hAnsi="Times New Roman"/>
          <w:sz w:val="24"/>
          <w:szCs w:val="24"/>
        </w:rPr>
        <w:t>тельных веществ образуются сложные и разнообразные вещества клеток, в них же происходят окисление (с помощью пе</w:t>
      </w:r>
      <w:r>
        <w:rPr>
          <w:rFonts w:ascii="Times New Roman" w:hAnsi="Times New Roman"/>
          <w:sz w:val="24"/>
          <w:szCs w:val="24"/>
        </w:rPr>
        <w:t>реносимого кровью ки</w:t>
      </w:r>
      <w:r w:rsidRPr="003817BD">
        <w:rPr>
          <w:rFonts w:ascii="Times New Roman" w:hAnsi="Times New Roman"/>
          <w:sz w:val="24"/>
          <w:szCs w:val="24"/>
        </w:rPr>
        <w:t>слорода), процессы диссимиляции, д</w:t>
      </w:r>
      <w:r>
        <w:rPr>
          <w:rFonts w:ascii="Times New Roman" w:hAnsi="Times New Roman"/>
          <w:sz w:val="24"/>
          <w:szCs w:val="24"/>
        </w:rPr>
        <w:t>ающие энергию. Если бы мы попро</w:t>
      </w:r>
      <w:r w:rsidRPr="003817BD">
        <w:rPr>
          <w:rFonts w:ascii="Times New Roman" w:hAnsi="Times New Roman"/>
          <w:sz w:val="24"/>
          <w:szCs w:val="24"/>
        </w:rPr>
        <w:t>бовали химические реакции, происход</w:t>
      </w:r>
      <w:r>
        <w:rPr>
          <w:rFonts w:ascii="Times New Roman" w:hAnsi="Times New Roman"/>
          <w:sz w:val="24"/>
          <w:szCs w:val="24"/>
        </w:rPr>
        <w:t>ящие в организме, провести в ла</w:t>
      </w:r>
      <w:r w:rsidRPr="003817BD">
        <w:rPr>
          <w:rFonts w:ascii="Times New Roman" w:hAnsi="Times New Roman"/>
          <w:sz w:val="24"/>
          <w:szCs w:val="24"/>
        </w:rPr>
        <w:t>боратории, то потребовались бы высо</w:t>
      </w:r>
      <w:r>
        <w:rPr>
          <w:rFonts w:ascii="Times New Roman" w:hAnsi="Times New Roman"/>
          <w:sz w:val="24"/>
          <w:szCs w:val="24"/>
        </w:rPr>
        <w:t>кая температура, давление и дру</w:t>
      </w:r>
      <w:r w:rsidRPr="003817BD">
        <w:rPr>
          <w:rFonts w:ascii="Times New Roman" w:hAnsi="Times New Roman"/>
          <w:sz w:val="24"/>
          <w:szCs w:val="24"/>
        </w:rPr>
        <w:t>гие несвойственные организму условия.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 чем же дело? Ведь мы знаем, что в организме нет ни очень высокой температуры, ни других перечисленных компонентов. А после обеда,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кроме приятного чувства сытости, мы больше ничего не ощущаем и через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5-6 часов готовы пообедать снова: пища усвоена, мы снова голодны.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Нам поможет это понять химия, которая подсказывает, что существуют вещества, ускоряющие ход химической реакции, сами же вещества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при этом не изменяются. Эти вещест</w:t>
      </w:r>
      <w:r>
        <w:rPr>
          <w:rFonts w:ascii="Times New Roman" w:hAnsi="Times New Roman"/>
          <w:sz w:val="24"/>
          <w:szCs w:val="24"/>
        </w:rPr>
        <w:t>ва получили название катализато</w:t>
      </w:r>
      <w:r w:rsidRPr="003817BD">
        <w:rPr>
          <w:rFonts w:ascii="Times New Roman" w:hAnsi="Times New Roman"/>
          <w:sz w:val="24"/>
          <w:szCs w:val="24"/>
        </w:rPr>
        <w:t>ров. Приведем простейший пример.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Мы знаем, что вода состоит из водорода и кислорода. При смешении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чистого водорода и кислорода воды не образуется, если держать эту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смесь даже многие годы. Но если доба</w:t>
      </w:r>
      <w:r>
        <w:rPr>
          <w:rFonts w:ascii="Times New Roman" w:hAnsi="Times New Roman"/>
          <w:sz w:val="24"/>
          <w:szCs w:val="24"/>
        </w:rPr>
        <w:t>вить к этой смеси немного плати</w:t>
      </w:r>
      <w:r w:rsidRPr="003817BD">
        <w:rPr>
          <w:rFonts w:ascii="Times New Roman" w:hAnsi="Times New Roman"/>
          <w:sz w:val="24"/>
          <w:szCs w:val="24"/>
        </w:rPr>
        <w:t>ны, реакция идет очень быстро, и образуется вода. Платина, не являясь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составной частью воды, резко ускорила эту реакцию и сама вышла из 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без изменений. Нечто подобное происходит и в организме.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Все химические превращения в </w:t>
      </w:r>
      <w:r>
        <w:rPr>
          <w:rFonts w:ascii="Times New Roman" w:hAnsi="Times New Roman"/>
          <w:sz w:val="24"/>
          <w:szCs w:val="24"/>
        </w:rPr>
        <w:t>нашем организме протекают с уча</w:t>
      </w:r>
      <w:r w:rsidRPr="003817BD">
        <w:rPr>
          <w:rFonts w:ascii="Times New Roman" w:hAnsi="Times New Roman"/>
          <w:sz w:val="24"/>
          <w:szCs w:val="24"/>
        </w:rPr>
        <w:t>стием специальных катализаторов - ферментов.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Ферменты - это сложные органические вещества, во много миллионов раз увеличивающие скорость химических реакций. Это основная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единственная их функция в организме.</w:t>
      </w:r>
      <w:r>
        <w:rPr>
          <w:rFonts w:ascii="Times New Roman" w:hAnsi="Times New Roman"/>
          <w:sz w:val="24"/>
          <w:szCs w:val="24"/>
        </w:rPr>
        <w:t xml:space="preserve"> Клетки нашего тела имеют огром</w:t>
      </w:r>
      <w:r w:rsidRPr="003817BD">
        <w:rPr>
          <w:rFonts w:ascii="Times New Roman" w:hAnsi="Times New Roman"/>
          <w:sz w:val="24"/>
          <w:szCs w:val="24"/>
        </w:rPr>
        <w:t>ный набор ферментов, способных пр</w:t>
      </w:r>
      <w:r>
        <w:rPr>
          <w:rFonts w:ascii="Times New Roman" w:hAnsi="Times New Roman"/>
          <w:sz w:val="24"/>
          <w:szCs w:val="24"/>
        </w:rPr>
        <w:t>оизвести все необходимые превра</w:t>
      </w:r>
      <w:r w:rsidRPr="003817BD">
        <w:rPr>
          <w:rFonts w:ascii="Times New Roman" w:hAnsi="Times New Roman"/>
          <w:sz w:val="24"/>
          <w:szCs w:val="24"/>
        </w:rPr>
        <w:t>щения. Каждый фермент действует только на определенные вещества,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на определенный процесс или его этап</w:t>
      </w:r>
      <w:r>
        <w:rPr>
          <w:rFonts w:ascii="Times New Roman" w:hAnsi="Times New Roman"/>
          <w:sz w:val="24"/>
          <w:szCs w:val="24"/>
        </w:rPr>
        <w:t>, и только при определенной тем</w:t>
      </w:r>
      <w:r w:rsidRPr="003817BD">
        <w:rPr>
          <w:rFonts w:ascii="Times New Roman" w:hAnsi="Times New Roman"/>
          <w:sz w:val="24"/>
          <w:szCs w:val="24"/>
        </w:rPr>
        <w:t>пературе, реакции среды и т. д., т. е. обладает специфичностью и избирательностью действия. По меткому определению одного у</w:t>
      </w:r>
      <w:r>
        <w:rPr>
          <w:rFonts w:ascii="Times New Roman" w:hAnsi="Times New Roman"/>
          <w:sz w:val="24"/>
          <w:szCs w:val="24"/>
        </w:rPr>
        <w:t>ченого, фер</w:t>
      </w:r>
      <w:r w:rsidRPr="003817BD">
        <w:rPr>
          <w:rFonts w:ascii="Times New Roman" w:hAnsi="Times New Roman"/>
          <w:sz w:val="24"/>
          <w:szCs w:val="24"/>
        </w:rPr>
        <w:t>мент подходит к веществу так же, как ключ к замку.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Бывают ферменты пищеварительные, дыхательные, окислительные,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восстановительные, внутриклеточные и другие, с самым разнообразным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характером действия.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Одни из них участвуют в расщеплении поступающих веществ, другие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обладают синтезирующей способность</w:t>
      </w:r>
      <w:r>
        <w:rPr>
          <w:rFonts w:ascii="Times New Roman" w:hAnsi="Times New Roman"/>
          <w:sz w:val="24"/>
          <w:szCs w:val="24"/>
        </w:rPr>
        <w:t>ю - помогают организму в образо</w:t>
      </w:r>
      <w:r w:rsidRPr="003817BD">
        <w:rPr>
          <w:rFonts w:ascii="Times New Roman" w:hAnsi="Times New Roman"/>
          <w:sz w:val="24"/>
          <w:szCs w:val="24"/>
        </w:rPr>
        <w:t>вании новых молекул. Короче говоря</w:t>
      </w:r>
      <w:r>
        <w:rPr>
          <w:rFonts w:ascii="Times New Roman" w:hAnsi="Times New Roman"/>
          <w:sz w:val="24"/>
          <w:szCs w:val="24"/>
        </w:rPr>
        <w:t>, они являются необходимыми уча</w:t>
      </w:r>
      <w:r w:rsidRPr="003817BD">
        <w:rPr>
          <w:rFonts w:ascii="Times New Roman" w:hAnsi="Times New Roman"/>
          <w:sz w:val="24"/>
          <w:szCs w:val="24"/>
        </w:rPr>
        <w:t>стниками обмена веществ, без них он невозможен.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Задания к тексту: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1. Найдите в тексте предложения, в которых объясняется, что такое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обмен веществ, катализаторы, ферменты. Передайте содержание этих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предложений близко к тексту.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2. Ответьте на вопросы по тексту: </w:t>
      </w:r>
      <w:r>
        <w:rPr>
          <w:rFonts w:ascii="Times New Roman" w:hAnsi="Times New Roman"/>
          <w:sz w:val="24"/>
          <w:szCs w:val="24"/>
        </w:rPr>
        <w:t>Что представляет собой обмен ве</w:t>
      </w:r>
      <w:r w:rsidRPr="003817BD">
        <w:rPr>
          <w:rFonts w:ascii="Times New Roman" w:hAnsi="Times New Roman"/>
          <w:sz w:val="24"/>
          <w:szCs w:val="24"/>
        </w:rPr>
        <w:t>ществ? В чем он заключается? Где он происходит? Что такое катализаторы?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Приведите пример действия катализаторов. Что такое ферменты? Какова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функция? По каким признакам различают ферменты?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3. Объясните смысл названия текста.</w:t>
      </w:r>
    </w:p>
    <w:p w:rsidR="00902B1B" w:rsidRPr="00D67A75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7A75">
        <w:rPr>
          <w:rFonts w:ascii="Times New Roman" w:hAnsi="Times New Roman"/>
          <w:b/>
          <w:sz w:val="24"/>
          <w:szCs w:val="24"/>
        </w:rPr>
        <w:t>Текст 2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Возникновение цитологии как науки относится к моменту формирования одного из крупнейших обобщений биологии – клеточной теории.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Центральная идея последней – о единстве строения и развития живой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материи на основе ее клеточной организации полностью сохранила свое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значение и до сих пор. В связи с внедр</w:t>
      </w:r>
      <w:r>
        <w:rPr>
          <w:rFonts w:ascii="Times New Roman" w:hAnsi="Times New Roman"/>
          <w:sz w:val="24"/>
          <w:szCs w:val="24"/>
        </w:rPr>
        <w:t>ением в середине ХХ века принци</w:t>
      </w:r>
      <w:r w:rsidRPr="003817BD">
        <w:rPr>
          <w:rFonts w:ascii="Times New Roman" w:hAnsi="Times New Roman"/>
          <w:sz w:val="24"/>
          <w:szCs w:val="24"/>
        </w:rPr>
        <w:t>пиально новых методов исследова</w:t>
      </w:r>
      <w:r>
        <w:rPr>
          <w:rFonts w:ascii="Times New Roman" w:hAnsi="Times New Roman"/>
          <w:sz w:val="24"/>
          <w:szCs w:val="24"/>
        </w:rPr>
        <w:t>ний к настоящему времени оформи</w:t>
      </w:r>
      <w:r w:rsidRPr="003817BD">
        <w:rPr>
          <w:rFonts w:ascii="Times New Roman" w:hAnsi="Times New Roman"/>
          <w:sz w:val="24"/>
          <w:szCs w:val="24"/>
        </w:rPr>
        <w:t>лись и вошли в науку представления о различных уровнях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живой материи, обладающих своей </w:t>
      </w:r>
      <w:r>
        <w:rPr>
          <w:rFonts w:ascii="Times New Roman" w:hAnsi="Times New Roman"/>
          <w:sz w:val="24"/>
          <w:szCs w:val="24"/>
        </w:rPr>
        <w:t>спецификой и своими закономерно</w:t>
      </w:r>
      <w:r w:rsidRPr="003817BD">
        <w:rPr>
          <w:rFonts w:ascii="Times New Roman" w:hAnsi="Times New Roman"/>
          <w:sz w:val="24"/>
          <w:szCs w:val="24"/>
        </w:rPr>
        <w:t>стями.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 организации любой клетки можно выделить следующие уровни: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молекулярный, надмолекулярный, орг</w:t>
      </w:r>
      <w:r>
        <w:rPr>
          <w:rFonts w:ascii="Times New Roman" w:hAnsi="Times New Roman"/>
          <w:sz w:val="24"/>
          <w:szCs w:val="24"/>
        </w:rPr>
        <w:t>аноидный, субсистемный и систем</w:t>
      </w:r>
      <w:r w:rsidRPr="003817BD">
        <w:rPr>
          <w:rFonts w:ascii="Times New Roman" w:hAnsi="Times New Roman"/>
          <w:sz w:val="24"/>
          <w:szCs w:val="24"/>
        </w:rPr>
        <w:t>ный. При этом низшие уровни клеточно</w:t>
      </w:r>
      <w:r>
        <w:rPr>
          <w:rFonts w:ascii="Times New Roman" w:hAnsi="Times New Roman"/>
          <w:sz w:val="24"/>
          <w:szCs w:val="24"/>
        </w:rPr>
        <w:t>й организации (так же, как и не</w:t>
      </w:r>
      <w:r w:rsidRPr="003817BD">
        <w:rPr>
          <w:rFonts w:ascii="Times New Roman" w:hAnsi="Times New Roman"/>
          <w:sz w:val="24"/>
          <w:szCs w:val="24"/>
        </w:rPr>
        <w:t>клеточные формы жизни) находятся в центре внимания таких наук,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органическая химия, биохимия, молекулярная биология. На органоидном,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системном и субсистемном уровнях доминирующее значение имеют цитологические исследования.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Специфической особенностью с</w:t>
      </w:r>
      <w:r>
        <w:rPr>
          <w:rFonts w:ascii="Times New Roman" w:hAnsi="Times New Roman"/>
          <w:sz w:val="24"/>
          <w:szCs w:val="24"/>
        </w:rPr>
        <w:t>овременной общей цитологии явля</w:t>
      </w:r>
      <w:r w:rsidRPr="003817BD">
        <w:rPr>
          <w:rFonts w:ascii="Times New Roman" w:hAnsi="Times New Roman"/>
          <w:sz w:val="24"/>
          <w:szCs w:val="24"/>
        </w:rPr>
        <w:t>ется ее тесная связь с науками, зан</w:t>
      </w:r>
      <w:r>
        <w:rPr>
          <w:rFonts w:ascii="Times New Roman" w:hAnsi="Times New Roman"/>
          <w:sz w:val="24"/>
          <w:szCs w:val="24"/>
        </w:rPr>
        <w:t>имающимися механизмами организа</w:t>
      </w:r>
      <w:r w:rsidRPr="003817BD">
        <w:rPr>
          <w:rFonts w:ascii="Times New Roman" w:hAnsi="Times New Roman"/>
          <w:sz w:val="24"/>
          <w:szCs w:val="24"/>
        </w:rPr>
        <w:t>ции живой материи на ее низших субклеточных уровнях.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 общей цитологии на современном этапе можно выделить два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главных направления исследований:</w:t>
      </w:r>
      <w:r>
        <w:rPr>
          <w:rFonts w:ascii="Times New Roman" w:hAnsi="Times New Roman"/>
          <w:sz w:val="24"/>
          <w:szCs w:val="24"/>
        </w:rPr>
        <w:t xml:space="preserve"> изучение функционального значе</w:t>
      </w:r>
      <w:r w:rsidRPr="003817BD">
        <w:rPr>
          <w:rFonts w:ascii="Times New Roman" w:hAnsi="Times New Roman"/>
          <w:sz w:val="24"/>
          <w:szCs w:val="24"/>
        </w:rPr>
        <w:t>ния морфологических структур и срав</w:t>
      </w:r>
      <w:r>
        <w:rPr>
          <w:rFonts w:ascii="Times New Roman" w:hAnsi="Times New Roman"/>
          <w:sz w:val="24"/>
          <w:szCs w:val="24"/>
        </w:rPr>
        <w:t>нительно-цитологическое исследо</w:t>
      </w:r>
      <w:r w:rsidRPr="003817BD">
        <w:rPr>
          <w:rFonts w:ascii="Times New Roman" w:hAnsi="Times New Roman"/>
          <w:sz w:val="24"/>
          <w:szCs w:val="24"/>
        </w:rPr>
        <w:t>вание общих закономерностей клеточной организации.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3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2B1B" w:rsidRPr="00D67A75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67A75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D67A75">
        <w:rPr>
          <w:rFonts w:ascii="Times New Roman" w:hAnsi="Times New Roman"/>
          <w:b/>
          <w:bCs/>
          <w:sz w:val="24"/>
          <w:szCs w:val="24"/>
        </w:rPr>
        <w:t xml:space="preserve">– это </w:t>
      </w:r>
      <w:r w:rsidRPr="00D67A75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D67A75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67A75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D67A75">
        <w:rPr>
          <w:rFonts w:ascii="Times New Roman" w:hAnsi="Times New Roman"/>
          <w:b/>
          <w:bCs/>
          <w:sz w:val="24"/>
          <w:szCs w:val="24"/>
        </w:rPr>
        <w:t xml:space="preserve">является </w:t>
      </w:r>
      <w:r w:rsidRPr="00D67A75">
        <w:rPr>
          <w:rFonts w:ascii="Times New Roman" w:hAnsi="Times New Roman"/>
          <w:b/>
          <w:bCs/>
          <w:i/>
          <w:iCs/>
          <w:sz w:val="24"/>
          <w:szCs w:val="24"/>
        </w:rPr>
        <w:t>чем</w:t>
      </w:r>
    </w:p>
    <w:p w:rsidR="00902B1B" w:rsidRPr="00D67A75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b/>
          <w:i/>
          <w:iCs/>
          <w:sz w:val="24"/>
          <w:szCs w:val="24"/>
        </w:rPr>
      </w:pPr>
      <w:r w:rsidRPr="00D67A75">
        <w:rPr>
          <w:rFonts w:ascii="Times New Roman" w:eastAsia="Arial,Italic" w:hAnsi="Times New Roman"/>
          <w:b/>
          <w:i/>
          <w:iCs/>
          <w:sz w:val="24"/>
          <w:szCs w:val="24"/>
        </w:rPr>
        <w:t xml:space="preserve">Костный мозг </w:t>
      </w:r>
      <w:r w:rsidRPr="00D67A75">
        <w:rPr>
          <w:rFonts w:ascii="Times New Roman" w:hAnsi="Times New Roman"/>
          <w:b/>
          <w:sz w:val="24"/>
          <w:szCs w:val="24"/>
        </w:rPr>
        <w:t xml:space="preserve">является </w:t>
      </w:r>
      <w:r w:rsidRPr="00D67A75">
        <w:rPr>
          <w:rFonts w:ascii="Times New Roman" w:eastAsia="Arial,Italic" w:hAnsi="Times New Roman"/>
          <w:b/>
          <w:i/>
          <w:iCs/>
          <w:sz w:val="24"/>
          <w:szCs w:val="24"/>
        </w:rPr>
        <w:t>кроветворным органом.</w:t>
      </w:r>
    </w:p>
    <w:p w:rsidR="00902B1B" w:rsidRPr="00D67A75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7A75">
        <w:rPr>
          <w:rFonts w:ascii="Times New Roman" w:hAnsi="Times New Roman"/>
          <w:b/>
          <w:sz w:val="24"/>
          <w:szCs w:val="24"/>
        </w:rPr>
        <w:t>Текст</w:t>
      </w:r>
    </w:p>
    <w:p w:rsidR="00902B1B" w:rsidRPr="003817BD" w:rsidRDefault="00902B1B" w:rsidP="00D67A7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Клетки – основа организмов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 xml:space="preserve">Клетка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является </w:t>
      </w:r>
      <w:r w:rsidRPr="003817BD">
        <w:rPr>
          <w:rFonts w:ascii="Times New Roman" w:hAnsi="Times New Roman"/>
          <w:sz w:val="24"/>
          <w:szCs w:val="24"/>
        </w:rPr>
        <w:t>основной стру</w:t>
      </w:r>
      <w:r>
        <w:rPr>
          <w:rFonts w:ascii="Times New Roman" w:hAnsi="Times New Roman"/>
          <w:sz w:val="24"/>
          <w:szCs w:val="24"/>
        </w:rPr>
        <w:t>ктурной единицей, из которой по</w:t>
      </w:r>
      <w:r w:rsidRPr="003817BD">
        <w:rPr>
          <w:rFonts w:ascii="Times New Roman" w:hAnsi="Times New Roman"/>
          <w:sz w:val="24"/>
          <w:szCs w:val="24"/>
        </w:rPr>
        <w:t>строены все живые организмы. Только вирусы в отличие от всех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организмов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не являются </w:t>
      </w:r>
      <w:r w:rsidRPr="003817BD">
        <w:rPr>
          <w:rFonts w:ascii="Times New Roman" w:hAnsi="Times New Roman"/>
          <w:sz w:val="24"/>
          <w:szCs w:val="24"/>
        </w:rPr>
        <w:t>сами клетками и не состоят из клеток. Клетка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впервые была открыта английским физиком Робертом Гуком в 1665 году,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а спустя 200 лет, в 1834 году, русский ученый П.Ф.Горянинов высказал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мысль, что все живые организмы состоят из клеток.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Эта идея нашла свое подтвержде</w:t>
      </w:r>
      <w:r>
        <w:rPr>
          <w:rFonts w:ascii="Times New Roman" w:hAnsi="Times New Roman"/>
          <w:sz w:val="24"/>
          <w:szCs w:val="24"/>
        </w:rPr>
        <w:t>ние в трудах немецких ученых Ма</w:t>
      </w:r>
      <w:r w:rsidRPr="003817BD">
        <w:rPr>
          <w:rFonts w:ascii="Times New Roman" w:hAnsi="Times New Roman"/>
          <w:sz w:val="24"/>
          <w:szCs w:val="24"/>
        </w:rPr>
        <w:t>тиаса Шлейдена и зоолога Теодора Шванна, которые сформулировали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клеточную теорию строения растений и животных. Клеточная теория </w:t>
      </w:r>
      <w:r>
        <w:rPr>
          <w:rFonts w:ascii="Times New Roman" w:eastAsia="Arial,Italic" w:hAnsi="Times New Roman"/>
          <w:i/>
          <w:iCs/>
          <w:sz w:val="24"/>
          <w:szCs w:val="24"/>
        </w:rPr>
        <w:t>яв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ляется </w:t>
      </w:r>
      <w:r w:rsidRPr="003817BD">
        <w:rPr>
          <w:rFonts w:ascii="Times New Roman" w:hAnsi="Times New Roman"/>
          <w:sz w:val="24"/>
          <w:szCs w:val="24"/>
        </w:rPr>
        <w:t>одним из важнейших открытий человечества. Ф. Энгельс считал,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что закон сохранения энергии, клеточн</w:t>
      </w:r>
      <w:r>
        <w:rPr>
          <w:rFonts w:ascii="Times New Roman" w:hAnsi="Times New Roman"/>
          <w:sz w:val="24"/>
          <w:szCs w:val="24"/>
        </w:rPr>
        <w:t>ая теория и теория эволюции Дар</w:t>
      </w:r>
      <w:r w:rsidRPr="003817BD">
        <w:rPr>
          <w:rFonts w:ascii="Times New Roman" w:hAnsi="Times New Roman"/>
          <w:sz w:val="24"/>
          <w:szCs w:val="24"/>
        </w:rPr>
        <w:t xml:space="preserve">вина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являются </w:t>
      </w:r>
      <w:r w:rsidRPr="003817BD">
        <w:rPr>
          <w:rFonts w:ascii="Times New Roman" w:hAnsi="Times New Roman"/>
          <w:sz w:val="24"/>
          <w:szCs w:val="24"/>
        </w:rPr>
        <w:t xml:space="preserve">тремя величайшими открытиями XIX века. Клетка </w:t>
      </w:r>
      <w:r>
        <w:rPr>
          <w:rFonts w:ascii="Times New Roman" w:eastAsia="Arial,Italic" w:hAnsi="Times New Roman"/>
          <w:i/>
          <w:iCs/>
          <w:sz w:val="24"/>
          <w:szCs w:val="24"/>
        </w:rPr>
        <w:t>явля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ется </w:t>
      </w:r>
      <w:r w:rsidRPr="003817BD">
        <w:rPr>
          <w:rFonts w:ascii="Times New Roman" w:hAnsi="Times New Roman"/>
          <w:sz w:val="24"/>
          <w:szCs w:val="24"/>
        </w:rPr>
        <w:t>простейшей структурной единиц</w:t>
      </w:r>
      <w:r>
        <w:rPr>
          <w:rFonts w:ascii="Times New Roman" w:hAnsi="Times New Roman"/>
          <w:sz w:val="24"/>
          <w:szCs w:val="24"/>
        </w:rPr>
        <w:t>ей живого существа, но представ</w:t>
      </w:r>
      <w:r w:rsidRPr="003817BD">
        <w:rPr>
          <w:rFonts w:ascii="Times New Roman" w:hAnsi="Times New Roman"/>
          <w:sz w:val="24"/>
          <w:szCs w:val="24"/>
        </w:rPr>
        <w:t>ляет собой очень сложную систему.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В сложном организме, каким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>организм человека, есть са</w:t>
      </w:r>
      <w:r w:rsidRPr="003817BD">
        <w:rPr>
          <w:rFonts w:ascii="Times New Roman" w:hAnsi="Times New Roman"/>
          <w:sz w:val="24"/>
          <w:szCs w:val="24"/>
        </w:rPr>
        <w:t>мые различные клетки, с виду совсем</w:t>
      </w:r>
      <w:r>
        <w:rPr>
          <w:rFonts w:ascii="Times New Roman" w:hAnsi="Times New Roman"/>
          <w:sz w:val="24"/>
          <w:szCs w:val="24"/>
        </w:rPr>
        <w:t xml:space="preserve"> не похожие друг на друга, отли</w:t>
      </w:r>
      <w:r w:rsidRPr="003817BD">
        <w:rPr>
          <w:rFonts w:ascii="Times New Roman" w:hAnsi="Times New Roman"/>
          <w:sz w:val="24"/>
          <w:szCs w:val="24"/>
        </w:rPr>
        <w:t>чающиеся по строению и выполняемой работе (функции).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к тексту: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Поставьте вопросы к предложениям с выделенными словами и ответьте на них.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</w:t>
      </w:r>
      <w:r w:rsidRPr="003817BD">
        <w:rPr>
          <w:rFonts w:ascii="Times New Roman" w:hAnsi="Times New Roman"/>
          <w:b/>
          <w:bCs/>
          <w:sz w:val="24"/>
          <w:szCs w:val="24"/>
        </w:rPr>
        <w:t>. Прочитайте предложения. Подчеркните группу подлежа-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щего одной чертой, именную часть составного сказуемого - двумя (по-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следняя по логическому объему, как правило, шире первой).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Лимфа является жидкой тканью организма.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Нижняя конечность человека является опорным органом.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Скелет является опорой человеческого тела.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Позвоночный столб является основной частью скелета туловища и все-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го тела.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Плечевой пояс является опорой верхней конечности.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Кожа человека является выделительным органом.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Центральным органом кровеносной системы является сердце.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7. Наиболее крупной артерией является аорта.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8. Органом дыхания являются легкие.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2. Определите отношения между понятиями, указав более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узкое и более широкое. Трансформируйте предложения, употребляя гла-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гол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являться.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Вода - сложное вещество.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Сердце - орган кровеносной системы.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Кожа - выделительный орган.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Легкие - орган дыхания.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Орган зрения - глаз.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Лимфа – жидкая ткань организма.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7. Орган вкуса – слизистая оболочка языка.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8. Капилляры – кровеносные сосуды.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9. Опора верхней конечности - плечевой пояс.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10. Верхняя конечность—подвижная часть тела.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Б.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Раздражимость - основное свойство живых существ.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Клеточная теория - величайшее открытие человечества.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Клетка - основная структурная форма организации живого вещества.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Включения - непостоянные образования клетки.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Органоиды - постоянные образования клетки.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Псевдоподии, жгутики, реснички - органоиды движения.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7. Пищеварительная вакуоль - органоид питания.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8. Сократительная вакуоль - органоид выделения.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9. Кожа - орган выделения.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Единица систематизации - вид.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Наиболее подвижные соединения костей - суставы.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Важная проблема биологии - проблема происхождения жизни.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Центральный орган кровеносной системы - сердце.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Основной орган дыхания - легкие.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13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Возбудитель болезни - малярийный плазмодий.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3</w:t>
      </w:r>
      <w:r w:rsidRPr="003817BD">
        <w:rPr>
          <w:rFonts w:ascii="Times New Roman" w:hAnsi="Times New Roman"/>
          <w:b/>
          <w:bCs/>
          <w:sz w:val="24"/>
          <w:szCs w:val="24"/>
        </w:rPr>
        <w:t>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А. Составьте предложения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являться (чем?).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Хлорофилл - посредник между Солнцем и жизнью.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Солнечные лучи - главный источник энергии для человечества.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Углевод - главный строительный материал растений.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Вода - один из важнейших источников электроэнергии.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Б. Составьте предложения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являться (каким? какой?).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Проблема происхождения жизни - важная проблема биологии.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Липиды и белки – главные химические соединения, образующие плаз-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матическую мембрану.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Наличие сложного каркаса из параллельно расположенных фибрилл и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волокон – общий принцип структурно-биохимической организации надмембран-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ных структур.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Конкретный анализ белков, образующих активные центры рибосомы, 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важнейшая задача цитологии.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3817BD">
        <w:rPr>
          <w:rFonts w:ascii="Times New Roman" w:hAnsi="Times New Roman"/>
          <w:b/>
          <w:bCs/>
          <w:sz w:val="24"/>
          <w:szCs w:val="24"/>
        </w:rPr>
        <w:t>. Прочитанные вслух преподавателем предложения про-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говорите по образцу.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sz w:val="24"/>
          <w:szCs w:val="24"/>
        </w:rPr>
        <w:t>Вода - соединение кислорода и водорода. - Вода является со-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единением кислорода с водородом.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Глаз - орган зрения.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Легкие - основной орган дыхания.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Кровь и лимфа - жидкие ткани организма.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Капилляры - наиболее тонкие кровеносные сосуды.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Сердце - центральный орган кровеносной системы.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Аорта - наиболее крупная артерия.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7. Проблема происхождения жизни на Земле - важная проблема совре-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менной науки.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8. Клетка - основная структурная форма организации живого вещества.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9. Раздражимость - основное свойство живых организмов.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5</w:t>
      </w:r>
      <w:r w:rsidRPr="003817BD">
        <w:rPr>
          <w:rFonts w:ascii="Times New Roman" w:hAnsi="Times New Roman"/>
          <w:b/>
          <w:bCs/>
          <w:sz w:val="24"/>
          <w:szCs w:val="24"/>
        </w:rPr>
        <w:t>. Пользуясь материалом из заданий 20, 21 и 22, постройте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предложения со словосочетанием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являться одним из.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Образец: Одной из </w:t>
      </w:r>
      <w:r w:rsidRPr="003817BD">
        <w:rPr>
          <w:rFonts w:ascii="Times New Roman" w:hAnsi="Times New Roman"/>
          <w:sz w:val="24"/>
          <w:szCs w:val="24"/>
        </w:rPr>
        <w:t xml:space="preserve">жидких тканей организма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является </w:t>
      </w:r>
      <w:r w:rsidRPr="003817BD">
        <w:rPr>
          <w:rFonts w:ascii="Times New Roman" w:hAnsi="Times New Roman"/>
          <w:sz w:val="24"/>
          <w:szCs w:val="24"/>
        </w:rPr>
        <w:t xml:space="preserve">лимфа. -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>Одним из</w:t>
      </w:r>
      <w:r>
        <w:rPr>
          <w:rFonts w:ascii="Times New Roman" w:eastAsia="Arial,Italic" w:hAnsi="Times New Roman"/>
          <w:i/>
          <w:iCs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 xml:space="preserve">сложных веществ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является </w:t>
      </w:r>
      <w:r w:rsidRPr="003817BD">
        <w:rPr>
          <w:rFonts w:ascii="Times New Roman" w:hAnsi="Times New Roman"/>
          <w:sz w:val="24"/>
          <w:szCs w:val="24"/>
        </w:rPr>
        <w:t xml:space="preserve">вода. - 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Одним из </w:t>
      </w:r>
      <w:r w:rsidRPr="003817BD">
        <w:rPr>
          <w:rFonts w:ascii="Times New Roman" w:hAnsi="Times New Roman"/>
          <w:sz w:val="24"/>
          <w:szCs w:val="24"/>
        </w:rPr>
        <w:t xml:space="preserve">радиоактивных элементов </w:t>
      </w:r>
      <w:r>
        <w:rPr>
          <w:rFonts w:ascii="Times New Roman" w:eastAsia="Arial,Italic" w:hAnsi="Times New Roman"/>
          <w:i/>
          <w:iCs/>
          <w:sz w:val="24"/>
          <w:szCs w:val="24"/>
        </w:rPr>
        <w:t>явля</w:t>
      </w:r>
      <w:r w:rsidRPr="003817BD">
        <w:rPr>
          <w:rFonts w:ascii="Times New Roman" w:eastAsia="Arial,Italic" w:hAnsi="Times New Roman"/>
          <w:i/>
          <w:iCs/>
          <w:sz w:val="24"/>
          <w:szCs w:val="24"/>
        </w:rPr>
        <w:t xml:space="preserve">ется </w:t>
      </w:r>
      <w:r w:rsidRPr="003817BD">
        <w:rPr>
          <w:rFonts w:ascii="Times New Roman" w:hAnsi="Times New Roman"/>
          <w:sz w:val="24"/>
          <w:szCs w:val="24"/>
        </w:rPr>
        <w:t>радий.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6</w:t>
      </w:r>
      <w:r w:rsidRPr="003817BD">
        <w:rPr>
          <w:rFonts w:ascii="Times New Roman" w:hAnsi="Times New Roman"/>
          <w:b/>
          <w:bCs/>
          <w:sz w:val="24"/>
          <w:szCs w:val="24"/>
        </w:rPr>
        <w:t>. Слова из скобок употребите в нужном падеже.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Метаболический аппарат цитоплазмы</w:t>
      </w:r>
      <w:r>
        <w:rPr>
          <w:rFonts w:ascii="Times New Roman" w:hAnsi="Times New Roman"/>
          <w:sz w:val="24"/>
          <w:szCs w:val="24"/>
        </w:rPr>
        <w:t xml:space="preserve"> является (единая целостная сис</w:t>
      </w:r>
      <w:r w:rsidRPr="003817BD">
        <w:rPr>
          <w:rFonts w:ascii="Times New Roman" w:hAnsi="Times New Roman"/>
          <w:sz w:val="24"/>
          <w:szCs w:val="24"/>
        </w:rPr>
        <w:t>тема), которая находится в тесной взаимосв</w:t>
      </w:r>
      <w:r>
        <w:rPr>
          <w:rFonts w:ascii="Times New Roman" w:hAnsi="Times New Roman"/>
          <w:sz w:val="24"/>
          <w:szCs w:val="24"/>
        </w:rPr>
        <w:t>язи и с поверхностным, и с ядер</w:t>
      </w:r>
      <w:r w:rsidRPr="003817BD">
        <w:rPr>
          <w:rFonts w:ascii="Times New Roman" w:hAnsi="Times New Roman"/>
          <w:sz w:val="24"/>
          <w:szCs w:val="24"/>
        </w:rPr>
        <w:t>ным аппаратами клетки.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Пропластиды являются (предшественники) б</w:t>
      </w:r>
      <w:r>
        <w:rPr>
          <w:rFonts w:ascii="Times New Roman" w:hAnsi="Times New Roman"/>
          <w:sz w:val="24"/>
          <w:szCs w:val="24"/>
        </w:rPr>
        <w:t>олее дифференцирован</w:t>
      </w:r>
      <w:r w:rsidRPr="003817BD">
        <w:rPr>
          <w:rFonts w:ascii="Times New Roman" w:hAnsi="Times New Roman"/>
          <w:sz w:val="24"/>
          <w:szCs w:val="24"/>
        </w:rPr>
        <w:t>ных пластид - хлоропластов, хромопластов и амилопластов.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Муреин, или пептидогликан, является (сополимер ацетилглюкозамина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ацетилмурамовой кислоты с поперечными олигопептидными сшивками).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Опорно-сократимая система субмембранног</w:t>
      </w:r>
      <w:r>
        <w:rPr>
          <w:rFonts w:ascii="Times New Roman" w:hAnsi="Times New Roman"/>
          <w:sz w:val="24"/>
          <w:szCs w:val="24"/>
        </w:rPr>
        <w:t>о аппарата является (спе</w:t>
      </w:r>
      <w:r w:rsidRPr="003817BD">
        <w:rPr>
          <w:rFonts w:ascii="Times New Roman" w:hAnsi="Times New Roman"/>
          <w:sz w:val="24"/>
          <w:szCs w:val="24"/>
        </w:rPr>
        <w:t>циализированная периферическая час</w:t>
      </w:r>
      <w:r>
        <w:rPr>
          <w:rFonts w:ascii="Times New Roman" w:hAnsi="Times New Roman"/>
          <w:sz w:val="24"/>
          <w:szCs w:val="24"/>
        </w:rPr>
        <w:t>ть общей внутриклеточной опорно</w:t>
      </w:r>
      <w:r w:rsidRPr="003817BD">
        <w:rPr>
          <w:rFonts w:ascii="Times New Roman" w:hAnsi="Times New Roman"/>
          <w:sz w:val="24"/>
          <w:szCs w:val="24"/>
        </w:rPr>
        <w:t>сократимой системы цитоплазмы).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Лигнин является (самый распространенный после целлюлозы полимер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растительных клеток).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6. Присутствие в мембранах особых канал</w:t>
      </w:r>
      <w:r>
        <w:rPr>
          <w:rFonts w:ascii="Times New Roman" w:hAnsi="Times New Roman"/>
          <w:sz w:val="24"/>
          <w:szCs w:val="24"/>
        </w:rPr>
        <w:t>ов является (морфобиохимиче</w:t>
      </w:r>
      <w:r w:rsidRPr="003817BD">
        <w:rPr>
          <w:rFonts w:ascii="Times New Roman" w:hAnsi="Times New Roman"/>
          <w:sz w:val="24"/>
          <w:szCs w:val="24"/>
        </w:rPr>
        <w:t>ская основа регуляции проницаемости мембран для ионов).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3817BD">
        <w:rPr>
          <w:rFonts w:ascii="Times New Roman" w:hAnsi="Times New Roman"/>
          <w:b/>
          <w:bCs/>
          <w:sz w:val="24"/>
          <w:szCs w:val="24"/>
        </w:rPr>
        <w:t>. Ответьте на вопросы.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Чем является кожа? глаз? ухо? сердце? легкие? скелет?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Чем являются клетка? включени</w:t>
      </w:r>
      <w:r>
        <w:rPr>
          <w:rFonts w:ascii="Times New Roman" w:hAnsi="Times New Roman"/>
          <w:sz w:val="24"/>
          <w:szCs w:val="24"/>
        </w:rPr>
        <w:t>я? органоиды? жгутики? пищевари</w:t>
      </w:r>
      <w:r w:rsidRPr="003817BD">
        <w:rPr>
          <w:rFonts w:ascii="Times New Roman" w:hAnsi="Times New Roman"/>
          <w:sz w:val="24"/>
          <w:szCs w:val="24"/>
        </w:rPr>
        <w:t>тельная вакуоль? сократительная вакуоль?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i/>
          <w:iCs/>
          <w:sz w:val="24"/>
          <w:szCs w:val="24"/>
        </w:rPr>
        <w:t>Материал для ответа: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1) выделительный орган; орган зрения; орган слуха; центральный орган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кровеносной системы; опора тела человека; орган дыхания;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2) основная структурная форма орган</w:t>
      </w:r>
      <w:r>
        <w:rPr>
          <w:rFonts w:ascii="Times New Roman" w:hAnsi="Times New Roman"/>
          <w:sz w:val="24"/>
          <w:szCs w:val="24"/>
        </w:rPr>
        <w:t>изации живого вещества; непосто</w:t>
      </w:r>
      <w:r w:rsidRPr="003817BD">
        <w:rPr>
          <w:rFonts w:ascii="Times New Roman" w:hAnsi="Times New Roman"/>
          <w:sz w:val="24"/>
          <w:szCs w:val="24"/>
        </w:rPr>
        <w:t>янные образования клетки; постоянные обра</w:t>
      </w:r>
      <w:r>
        <w:rPr>
          <w:rFonts w:ascii="Times New Roman" w:hAnsi="Times New Roman"/>
          <w:sz w:val="24"/>
          <w:szCs w:val="24"/>
        </w:rPr>
        <w:t>зования клетки; органоиды движе</w:t>
      </w:r>
      <w:r w:rsidRPr="003817BD">
        <w:rPr>
          <w:rFonts w:ascii="Times New Roman" w:hAnsi="Times New Roman"/>
          <w:sz w:val="24"/>
          <w:szCs w:val="24"/>
        </w:rPr>
        <w:t>ния, органоид питания; органоид выделения.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Расскажите о воде, употребив словосочетания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сложное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вещество, хороший растворитель, проводник тепла.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3817BD">
        <w:rPr>
          <w:rFonts w:ascii="Times New Roman" w:hAnsi="Times New Roman"/>
          <w:b/>
          <w:bCs/>
          <w:sz w:val="24"/>
          <w:szCs w:val="24"/>
        </w:rPr>
        <w:t>. Сравните предложения. Обратите внимание на то, что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предложения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называться </w:t>
      </w:r>
      <w:r>
        <w:rPr>
          <w:rFonts w:ascii="Times New Roman" w:hAnsi="Times New Roman"/>
          <w:b/>
          <w:bCs/>
          <w:sz w:val="24"/>
          <w:szCs w:val="24"/>
        </w:rPr>
        <w:t>выражают родо-видовые отноше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ния, указывают на дефиницию; предложения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являться </w:t>
      </w:r>
      <w:r>
        <w:rPr>
          <w:rFonts w:ascii="Times New Roman" w:hAnsi="Times New Roman"/>
          <w:b/>
          <w:bCs/>
          <w:sz w:val="24"/>
          <w:szCs w:val="24"/>
        </w:rPr>
        <w:t>выра</w:t>
      </w:r>
      <w:r w:rsidRPr="003817BD">
        <w:rPr>
          <w:rFonts w:ascii="Times New Roman" w:hAnsi="Times New Roman"/>
          <w:b/>
          <w:bCs/>
          <w:sz w:val="24"/>
          <w:szCs w:val="24"/>
        </w:rPr>
        <w:t>жают качественную характеристику предмета, его функцию.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1. Артериями называются кровеносные сосуды, по которым кровь течет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сердца. - Артерии являются основными пут</w:t>
      </w:r>
      <w:r>
        <w:rPr>
          <w:rFonts w:ascii="Times New Roman" w:hAnsi="Times New Roman"/>
          <w:sz w:val="24"/>
          <w:szCs w:val="24"/>
        </w:rPr>
        <w:t>ями, по которым доставляются пи</w:t>
      </w:r>
      <w:r w:rsidRPr="003817BD">
        <w:rPr>
          <w:rFonts w:ascii="Times New Roman" w:hAnsi="Times New Roman"/>
          <w:sz w:val="24"/>
          <w:szCs w:val="24"/>
        </w:rPr>
        <w:t>тательные вещества к тканям организма.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2. Венами называются кровеносные сосуды, по которым кровь течет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сердцу. – Вены являются важной частью кровеносной системы организма.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3. Малым кругом кровообращения назыв</w:t>
      </w:r>
      <w:r>
        <w:rPr>
          <w:rFonts w:ascii="Times New Roman" w:hAnsi="Times New Roman"/>
          <w:sz w:val="24"/>
          <w:szCs w:val="24"/>
        </w:rPr>
        <w:t>ается тот отдел кровеносной сис</w:t>
      </w:r>
      <w:r w:rsidRPr="003817BD">
        <w:rPr>
          <w:rFonts w:ascii="Times New Roman" w:hAnsi="Times New Roman"/>
          <w:sz w:val="24"/>
          <w:szCs w:val="24"/>
        </w:rPr>
        <w:t>темы, который проходит через легкие. – Малый круг кровообращения 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замкнутой системой.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4. Диффузией называется самопроизвольное перемешивание веществ.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7BD">
        <w:rPr>
          <w:rFonts w:ascii="Times New Roman" w:hAnsi="Times New Roman"/>
          <w:sz w:val="24"/>
          <w:szCs w:val="24"/>
        </w:rPr>
        <w:t>Диффузия является распространенным свойством газообразных и жидких тел.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7BD">
        <w:rPr>
          <w:rFonts w:ascii="Times New Roman" w:hAnsi="Times New Roman"/>
          <w:sz w:val="24"/>
          <w:szCs w:val="24"/>
        </w:rPr>
        <w:t>5. Ядром называется важная структура</w:t>
      </w:r>
      <w:r>
        <w:rPr>
          <w:rFonts w:ascii="Times New Roman" w:hAnsi="Times New Roman"/>
          <w:sz w:val="24"/>
          <w:szCs w:val="24"/>
        </w:rPr>
        <w:t xml:space="preserve"> цитоплазмы клетки. – Ядро явля</w:t>
      </w:r>
      <w:r w:rsidRPr="003817BD">
        <w:rPr>
          <w:rFonts w:ascii="Times New Roman" w:hAnsi="Times New Roman"/>
          <w:sz w:val="24"/>
          <w:szCs w:val="24"/>
        </w:rPr>
        <w:t>ется хранителем генетической информации.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3817BD">
        <w:rPr>
          <w:rFonts w:ascii="Times New Roman" w:hAnsi="Times New Roman"/>
          <w:b/>
          <w:bCs/>
          <w:sz w:val="24"/>
          <w:szCs w:val="24"/>
        </w:rPr>
        <w:t>. Ответьте на вопросы.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1. Что называется кристаллизацией? диффузией? рефлексом?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2. Чем является кристаллизация? диффузия? рефлекс?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bCs/>
          <w:i/>
          <w:iCs/>
          <w:sz w:val="24"/>
          <w:szCs w:val="24"/>
        </w:rPr>
      </w:pPr>
      <w:r w:rsidRPr="006E1BAF">
        <w:rPr>
          <w:rFonts w:ascii="Times New Roman" w:eastAsia="Arial,Italic" w:hAnsi="Times New Roman"/>
          <w:bCs/>
          <w:i/>
          <w:iCs/>
          <w:sz w:val="24"/>
          <w:szCs w:val="24"/>
        </w:rPr>
        <w:t>Материал для ответа: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1) выделение кристаллов твердого вещества из раствора; самопроизвольное перемешивание веществ; ответ живого организма на раздражение;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2) сложный многоступенчатый процесс; распространенное свойство многих газообразных и жидких тел; защитная реакция организма.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11</w:t>
      </w:r>
      <w:r w:rsidRPr="003817BD">
        <w:rPr>
          <w:rFonts w:ascii="Times New Roman" w:hAnsi="Times New Roman"/>
          <w:b/>
          <w:bCs/>
          <w:sz w:val="24"/>
          <w:szCs w:val="24"/>
        </w:rPr>
        <w:t>.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А. Закончите предложения.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1. (Капилляры) называются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2. (Капилляры) являются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3. (Венозная кровь) называется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4. (Артериальная кровь) называется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5. (Артериальная и венозная кровь) являются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6. (Мембрана) называется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7. (Плазматическая мембрана) является…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8. (Ядрышки) называются…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9. (Ядрышки) являются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10. (Вакуоль) называется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11. (Вакуоль) является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12. (Ядерная оболочка) называется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13. (Ядерная оболочка) является …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bCs/>
          <w:i/>
          <w:iCs/>
          <w:sz w:val="24"/>
          <w:szCs w:val="24"/>
        </w:rPr>
      </w:pPr>
      <w:r w:rsidRPr="006E1BAF">
        <w:rPr>
          <w:rFonts w:ascii="Times New Roman" w:eastAsia="Arial,Italic" w:hAnsi="Times New Roman"/>
          <w:bCs/>
          <w:i/>
          <w:iCs/>
          <w:sz w:val="24"/>
          <w:szCs w:val="24"/>
        </w:rPr>
        <w:t>Материал для ответа: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1. волосные кровеносные сосуды, на которые разветвляются артерии;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2. самые тонкие кровеносные сосуды;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3. кровь, которая течет в венах малого круга кровообращения;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4. кровь, которая течет в артериях большого круга кровообращения;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5. необходимые участники обменных процессов в организме человека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6. тонкая  _'иK_пограничная структура, расположенная на поверхности клетки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внутриклеточных частиц, а также канальцев и пузырьков в клеточном содержимом;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7. универсальная для всех клеток субсистема поверхностного аппарата;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8. сферические структуры ядра;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9. место формирования рибосом;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10. окруженное мембраной пространст</w:t>
      </w:r>
      <w:r>
        <w:rPr>
          <w:rFonts w:ascii="Times New Roman" w:hAnsi="Times New Roman"/>
          <w:bCs/>
          <w:sz w:val="24"/>
          <w:szCs w:val="24"/>
        </w:rPr>
        <w:t>во в цитоплазме, заполненное во</w:t>
      </w:r>
      <w:r w:rsidRPr="006E1BAF">
        <w:rPr>
          <w:rFonts w:ascii="Times New Roman" w:hAnsi="Times New Roman"/>
          <w:bCs/>
          <w:sz w:val="24"/>
          <w:szCs w:val="24"/>
        </w:rPr>
        <w:t>дянистой жидкостью, клеточным соком;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11. место накопления продуктов метаболизма;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12. часть поверхностного аппарата ядра, образованная уплощенными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цистернами и имеющая наружную и внутреннюю мембраны;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13. специализированная часть мембранной системы цитоплазмы.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Б. Проговорите полученные пред</w:t>
      </w:r>
      <w:r>
        <w:rPr>
          <w:rFonts w:ascii="Times New Roman" w:hAnsi="Times New Roman"/>
          <w:b/>
          <w:bCs/>
          <w:sz w:val="24"/>
          <w:szCs w:val="24"/>
        </w:rPr>
        <w:t>ложения, заменяя субъект в пред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ложении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являться </w:t>
      </w:r>
      <w:r w:rsidRPr="003817BD">
        <w:rPr>
          <w:rFonts w:ascii="Times New Roman" w:hAnsi="Times New Roman"/>
          <w:b/>
          <w:bCs/>
          <w:sz w:val="24"/>
          <w:szCs w:val="24"/>
        </w:rPr>
        <w:t>соответствующим местоимением.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Капиллярами называются волосные сосуды, на которые разветвляются артерии.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Они являются </w:t>
      </w:r>
      <w:r w:rsidRPr="003817BD">
        <w:rPr>
          <w:rFonts w:ascii="Times New Roman" w:hAnsi="Times New Roman"/>
          <w:b/>
          <w:bCs/>
          <w:sz w:val="24"/>
          <w:szCs w:val="24"/>
        </w:rPr>
        <w:t>наиболее тонкими кровеносными сосудами.</w:t>
      </w:r>
    </w:p>
    <w:p w:rsidR="00902B1B" w:rsidRPr="003817BD" w:rsidRDefault="00902B1B" w:rsidP="006E1BAF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ДЛЯ ДОПОЛНИТЕЛЬНОГО ЧТЕНИЯ</w:t>
      </w:r>
    </w:p>
    <w:p w:rsidR="00902B1B" w:rsidRPr="003817BD" w:rsidRDefault="00902B1B" w:rsidP="006E1BAF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(ДЛЯ ПЕРЕСКАЗА СО СЛУХА)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Существуют ли растения без корней и цветов?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Что такое растение? Многие люди считают, что животное должно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иметь четыре ноги, а растение – цветы. Это ошибочное мнение. Бактерия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– одноклеточный организм, который ч</w:t>
      </w:r>
      <w:r>
        <w:rPr>
          <w:rFonts w:ascii="Times New Roman" w:hAnsi="Times New Roman"/>
          <w:bCs/>
          <w:sz w:val="24"/>
          <w:szCs w:val="24"/>
        </w:rPr>
        <w:t>асто вызывает заразные заболева</w:t>
      </w:r>
      <w:r w:rsidRPr="006E1BAF">
        <w:rPr>
          <w:rFonts w:ascii="Times New Roman" w:hAnsi="Times New Roman"/>
          <w:bCs/>
          <w:sz w:val="24"/>
          <w:szCs w:val="24"/>
        </w:rPr>
        <w:t>ния, - является растением, хотя у нее не</w:t>
      </w:r>
      <w:r>
        <w:rPr>
          <w:rFonts w:ascii="Times New Roman" w:hAnsi="Times New Roman"/>
          <w:bCs/>
          <w:sz w:val="24"/>
          <w:szCs w:val="24"/>
        </w:rPr>
        <w:t>т ни корней, ни листьев, ни цве</w:t>
      </w:r>
      <w:r w:rsidRPr="006E1BAF">
        <w:rPr>
          <w:rFonts w:ascii="Times New Roman" w:hAnsi="Times New Roman"/>
          <w:bCs/>
          <w:sz w:val="24"/>
          <w:szCs w:val="24"/>
        </w:rPr>
        <w:t>тов, а есть только одна клетка.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Водоросли, живущие в наших реках и прудах, грибы, которые растут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 xml:space="preserve">в лесу, и всем известные дрожжи – </w:t>
      </w:r>
      <w:r>
        <w:rPr>
          <w:rFonts w:ascii="Times New Roman" w:hAnsi="Times New Roman"/>
          <w:bCs/>
          <w:sz w:val="24"/>
          <w:szCs w:val="24"/>
        </w:rPr>
        <w:t>все они являются растениями. Ли</w:t>
      </w:r>
      <w:r w:rsidRPr="006E1BAF">
        <w:rPr>
          <w:rFonts w:ascii="Times New Roman" w:hAnsi="Times New Roman"/>
          <w:bCs/>
          <w:sz w:val="24"/>
          <w:szCs w:val="24"/>
        </w:rPr>
        <w:t>стья, корни и цветы – это довольно поздние приобретения растительного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мира. Самыми древними из известных нам растений были псилофиты, но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это были еще растения без корней. Вп</w:t>
      </w:r>
      <w:r>
        <w:rPr>
          <w:rFonts w:ascii="Times New Roman" w:hAnsi="Times New Roman"/>
          <w:bCs/>
          <w:sz w:val="24"/>
          <w:szCs w:val="24"/>
        </w:rPr>
        <w:t>ервые корни появились у папорот</w:t>
      </w:r>
      <w:r w:rsidRPr="006E1BAF">
        <w:rPr>
          <w:rFonts w:ascii="Times New Roman" w:hAnsi="Times New Roman"/>
          <w:bCs/>
          <w:sz w:val="24"/>
          <w:szCs w:val="24"/>
        </w:rPr>
        <w:t>ника, широко распространенного в эпоху каменного века. Корни древних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растений, в том числе и папоротника, были прямые, слабые.</w:t>
      </w:r>
    </w:p>
    <w:p w:rsidR="00902B1B" w:rsidRPr="006E1BA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BAF">
        <w:rPr>
          <w:rFonts w:ascii="Times New Roman" w:hAnsi="Times New Roman"/>
          <w:bCs/>
          <w:sz w:val="24"/>
          <w:szCs w:val="24"/>
        </w:rPr>
        <w:t>Но у папоротника нет цветов. Легенда о его ночном цветении потому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 xml:space="preserve">и возникла, что никто никогда не видел </w:t>
      </w:r>
      <w:r>
        <w:rPr>
          <w:rFonts w:ascii="Times New Roman" w:hAnsi="Times New Roman"/>
          <w:bCs/>
          <w:sz w:val="24"/>
          <w:szCs w:val="24"/>
        </w:rPr>
        <w:t>цветения папоротника. Как и мно</w:t>
      </w:r>
      <w:r w:rsidRPr="006E1BAF">
        <w:rPr>
          <w:rFonts w:ascii="Times New Roman" w:hAnsi="Times New Roman"/>
          <w:bCs/>
          <w:sz w:val="24"/>
          <w:szCs w:val="24"/>
        </w:rPr>
        <w:t>гие другие низкоорганизованные растения, папоротник размножается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E1BAF">
        <w:rPr>
          <w:rFonts w:ascii="Times New Roman" w:hAnsi="Times New Roman"/>
          <w:bCs/>
          <w:sz w:val="24"/>
          <w:szCs w:val="24"/>
        </w:rPr>
        <w:t>спорами. Следовательно, растений без корней и цветов очень много.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154C6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4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154C6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представляет собой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3817BD" w:rsidRDefault="00902B1B" w:rsidP="00154C6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Кожа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представляет собой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наружный покров тела.</w:t>
      </w:r>
    </w:p>
    <w:p w:rsidR="00902B1B" w:rsidRPr="003817BD" w:rsidRDefault="00902B1B" w:rsidP="00154C6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902B1B" w:rsidRPr="003817BD" w:rsidRDefault="00902B1B" w:rsidP="00154C6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Органоиды движения у простейших</w:t>
      </w:r>
    </w:p>
    <w:p w:rsidR="00902B1B" w:rsidRPr="003D4C7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D4C7F">
        <w:rPr>
          <w:rFonts w:ascii="Times New Roman" w:hAnsi="Times New Roman"/>
          <w:bCs/>
          <w:sz w:val="24"/>
          <w:szCs w:val="24"/>
        </w:rPr>
        <w:t>У простейших имеются органоиды движения, питания, выделения, защиты и др. Органоиды движения у простейших могут быть временными или постоянными образованиями в виде псевдоподий, жгутиков и ресничек.</w:t>
      </w:r>
    </w:p>
    <w:p w:rsidR="00902B1B" w:rsidRPr="003D4C7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D4C7F">
        <w:rPr>
          <w:rFonts w:ascii="Times New Roman" w:hAnsi="Times New Roman"/>
          <w:bCs/>
          <w:sz w:val="24"/>
          <w:szCs w:val="24"/>
        </w:rPr>
        <w:t xml:space="preserve">Псевдоподии </w:t>
      </w:r>
      <w:r w:rsidRPr="003D4C7F">
        <w:rPr>
          <w:rFonts w:ascii="Times New Roman" w:eastAsia="Arial,Italic" w:hAnsi="Times New Roman"/>
          <w:bCs/>
          <w:iCs/>
          <w:sz w:val="24"/>
          <w:szCs w:val="24"/>
        </w:rPr>
        <w:t xml:space="preserve">представляют собой временные выросты </w:t>
      </w:r>
      <w:r w:rsidRPr="003D4C7F">
        <w:rPr>
          <w:rFonts w:ascii="Times New Roman" w:hAnsi="Times New Roman"/>
          <w:bCs/>
          <w:sz w:val="24"/>
          <w:szCs w:val="24"/>
        </w:rPr>
        <w:t xml:space="preserve">цитоплазмы, разнообразные по форме и размеру. Жгутики также являются органоидом движения и </w:t>
      </w:r>
      <w:r w:rsidRPr="003D4C7F">
        <w:rPr>
          <w:rFonts w:ascii="Times New Roman" w:eastAsia="Arial,Italic" w:hAnsi="Times New Roman"/>
          <w:bCs/>
          <w:iCs/>
          <w:sz w:val="24"/>
          <w:szCs w:val="24"/>
        </w:rPr>
        <w:t xml:space="preserve">представляют собой длинные, тонкие нити, </w:t>
      </w:r>
      <w:r w:rsidRPr="003D4C7F">
        <w:rPr>
          <w:rFonts w:ascii="Times New Roman" w:hAnsi="Times New Roman"/>
          <w:bCs/>
          <w:sz w:val="24"/>
          <w:szCs w:val="24"/>
        </w:rPr>
        <w:t xml:space="preserve">находящиеся обычно на переднем конце тела. Число жгутиков обычно невелико: 1-2, иногда 4-8. </w:t>
      </w:r>
      <w:r w:rsidRPr="003D4C7F">
        <w:rPr>
          <w:rFonts w:ascii="Times New Roman" w:eastAsia="Arial,Italic" w:hAnsi="Times New Roman"/>
          <w:bCs/>
          <w:iCs/>
          <w:sz w:val="24"/>
          <w:szCs w:val="24"/>
        </w:rPr>
        <w:t xml:space="preserve">Реснички представляют собой многочисленные короткие выросты </w:t>
      </w:r>
      <w:r w:rsidRPr="003D4C7F">
        <w:rPr>
          <w:rFonts w:ascii="Times New Roman" w:hAnsi="Times New Roman"/>
          <w:bCs/>
          <w:sz w:val="24"/>
          <w:szCs w:val="24"/>
        </w:rPr>
        <w:t>цитоплазмы, расположенные по всей поверхности тела, Способ передвижения простейших положен в основу деления типа простейших на классы.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к тексту:</w:t>
      </w:r>
    </w:p>
    <w:p w:rsidR="00902B1B" w:rsidRPr="003D4C7F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D4C7F">
        <w:rPr>
          <w:rFonts w:ascii="Times New Roman" w:hAnsi="Times New Roman"/>
          <w:bCs/>
          <w:sz w:val="24"/>
          <w:szCs w:val="24"/>
        </w:rPr>
        <w:t>Поставьте вопросы к предложениям с выделенными словами и ответьте на них.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Образец: </w:t>
      </w:r>
      <w:r w:rsidRPr="00722BBD">
        <w:rPr>
          <w:rFonts w:ascii="Times New Roman" w:hAnsi="Times New Roman"/>
          <w:bCs/>
          <w:sz w:val="24"/>
          <w:szCs w:val="24"/>
        </w:rPr>
        <w:t xml:space="preserve">Что представляют собой псевдоподии? - Псевдоподии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представляют собой </w:t>
      </w:r>
      <w:r w:rsidRPr="00722BBD">
        <w:rPr>
          <w:rFonts w:ascii="Times New Roman" w:hAnsi="Times New Roman"/>
          <w:bCs/>
          <w:sz w:val="24"/>
          <w:szCs w:val="24"/>
        </w:rPr>
        <w:t>временные выросты цитоплазмы.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1. Проговорите предложения по образцу.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722BBD">
        <w:rPr>
          <w:rFonts w:ascii="Times New Roman" w:hAnsi="Times New Roman"/>
          <w:bCs/>
          <w:sz w:val="24"/>
          <w:szCs w:val="24"/>
        </w:rPr>
        <w:t xml:space="preserve">Псевдоподии - выросты цитоплазмы. – Псевдоподии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представляют собой </w:t>
      </w:r>
      <w:r w:rsidRPr="00722BBD">
        <w:rPr>
          <w:rFonts w:ascii="Times New Roman" w:hAnsi="Times New Roman"/>
          <w:bCs/>
          <w:sz w:val="24"/>
          <w:szCs w:val="24"/>
        </w:rPr>
        <w:t>выросты цитоплазмы.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1. Пластиды – органоиды растительных клеток.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2. Микротельца – сферические органеллы, окруженные одной мембраной.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3. Эндоцитоз – процесс поглощения веществ клеткой.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4. Микротрубочки – динамические стр</w:t>
      </w:r>
      <w:r>
        <w:rPr>
          <w:rFonts w:ascii="Times New Roman" w:hAnsi="Times New Roman"/>
          <w:bCs/>
          <w:sz w:val="24"/>
          <w:szCs w:val="24"/>
        </w:rPr>
        <w:t>уктуры, которые регулярно разру</w:t>
      </w:r>
      <w:r w:rsidRPr="00722BBD">
        <w:rPr>
          <w:rFonts w:ascii="Times New Roman" w:hAnsi="Times New Roman"/>
          <w:bCs/>
          <w:sz w:val="24"/>
          <w:szCs w:val="24"/>
        </w:rPr>
        <w:t>шаются и образуются вновь на определенных стадиях клеточного цикла.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 xml:space="preserve">5. Микрофиламенты – длинные нити, состоящие </w:t>
      </w:r>
      <w:r>
        <w:rPr>
          <w:rFonts w:ascii="Times New Roman" w:hAnsi="Times New Roman"/>
          <w:bCs/>
          <w:sz w:val="24"/>
          <w:szCs w:val="24"/>
        </w:rPr>
        <w:t>из сократительного бел</w:t>
      </w:r>
      <w:r w:rsidRPr="00722BBD">
        <w:rPr>
          <w:rFonts w:ascii="Times New Roman" w:hAnsi="Times New Roman"/>
          <w:bCs/>
          <w:sz w:val="24"/>
          <w:szCs w:val="24"/>
        </w:rPr>
        <w:t>ка актина.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22BBD">
        <w:rPr>
          <w:rFonts w:ascii="Times New Roman" w:hAnsi="Times New Roman"/>
          <w:b/>
          <w:bCs/>
          <w:sz w:val="24"/>
          <w:szCs w:val="24"/>
        </w:rPr>
        <w:t>Задание 2. Прочитанные вслух преподавателем предложения проговорите по образцу.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722BBD">
        <w:rPr>
          <w:rFonts w:ascii="Times New Roman" w:hAnsi="Times New Roman"/>
          <w:bCs/>
          <w:sz w:val="24"/>
          <w:szCs w:val="24"/>
        </w:rPr>
        <w:t>Пищеварительный аппарат и</w:t>
      </w:r>
      <w:r>
        <w:rPr>
          <w:rFonts w:ascii="Times New Roman" w:hAnsi="Times New Roman"/>
          <w:bCs/>
          <w:sz w:val="24"/>
          <w:szCs w:val="24"/>
        </w:rPr>
        <w:t>меет вид длинной трубки. – Пище</w:t>
      </w:r>
      <w:r w:rsidRPr="00722BBD">
        <w:rPr>
          <w:rFonts w:ascii="Times New Roman" w:hAnsi="Times New Roman"/>
          <w:bCs/>
          <w:sz w:val="24"/>
          <w:szCs w:val="24"/>
        </w:rPr>
        <w:t xml:space="preserve">варительный аппарат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представляет собой </w:t>
      </w:r>
      <w:r w:rsidRPr="00722BBD">
        <w:rPr>
          <w:rFonts w:ascii="Times New Roman" w:hAnsi="Times New Roman"/>
          <w:bCs/>
          <w:sz w:val="24"/>
          <w:szCs w:val="24"/>
        </w:rPr>
        <w:t>длинную трубку.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1. Дыхательное горло имеет вид трубки, состоящей из колец.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2. Каждое ребро имеет вид узкой длинной пластинки.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3. Органоиды движения у простейших имеют вид жгутиков, ресничек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псевдоподий.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4. Органоиды движения у инфузорий</w:t>
      </w:r>
      <w:r>
        <w:rPr>
          <w:rFonts w:ascii="Times New Roman" w:hAnsi="Times New Roman"/>
          <w:bCs/>
          <w:sz w:val="24"/>
          <w:szCs w:val="24"/>
        </w:rPr>
        <w:t xml:space="preserve"> имеют вид палочковидных образо</w:t>
      </w:r>
      <w:r w:rsidRPr="00722BBD">
        <w:rPr>
          <w:rFonts w:ascii="Times New Roman" w:hAnsi="Times New Roman"/>
          <w:bCs/>
          <w:sz w:val="24"/>
          <w:szCs w:val="24"/>
        </w:rPr>
        <w:t>ваний.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5. Тело кишечнополостных имеет вид мешка, стенка которого состоит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всего из двух слоев клеток.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6. Эктоплазма (у саркодовых) имеет вид плотного светлого однородного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слоя.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7. Эндоплазма (у саркодовых) имеет вид зернистого жидкого слоя.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8. Пищеварительная вакуоль у простейших имеет вид капли жидкости.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Многие внутренние органы имеют вид полых образований. Реснички имеют вид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коротких нитей.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3</w:t>
      </w:r>
      <w:r w:rsidRPr="003817BD">
        <w:rPr>
          <w:rFonts w:ascii="Times New Roman" w:hAnsi="Times New Roman"/>
          <w:b/>
          <w:bCs/>
          <w:sz w:val="24"/>
          <w:szCs w:val="24"/>
        </w:rPr>
        <w:t>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А. Сравните предложения. Обратите внимание, что предложения со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словосочетанием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представлять собой </w:t>
      </w:r>
      <w:r w:rsidRPr="003817BD">
        <w:rPr>
          <w:rFonts w:ascii="Times New Roman" w:hAnsi="Times New Roman"/>
          <w:b/>
          <w:bCs/>
          <w:sz w:val="24"/>
          <w:szCs w:val="24"/>
        </w:rPr>
        <w:t>характеризуют внешний вид,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форму, состояние предмета,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являться - </w:t>
      </w:r>
      <w:r w:rsidRPr="003817BD">
        <w:rPr>
          <w:rFonts w:ascii="Times New Roman" w:hAnsi="Times New Roman"/>
          <w:b/>
          <w:bCs/>
          <w:sz w:val="24"/>
          <w:szCs w:val="24"/>
        </w:rPr>
        <w:t>функцию предмета,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его качественную сущность.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1. Вода представляет собой бесцветную жидкость. - Вода является сложным веществом.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2. По своему физическому состоянию</w:t>
      </w:r>
      <w:r>
        <w:rPr>
          <w:rFonts w:ascii="Times New Roman" w:hAnsi="Times New Roman"/>
          <w:bCs/>
          <w:sz w:val="24"/>
          <w:szCs w:val="24"/>
        </w:rPr>
        <w:t xml:space="preserve"> клетка представляет собой полу</w:t>
      </w:r>
      <w:r w:rsidRPr="00722BBD">
        <w:rPr>
          <w:rFonts w:ascii="Times New Roman" w:hAnsi="Times New Roman"/>
          <w:bCs/>
          <w:sz w:val="24"/>
          <w:szCs w:val="24"/>
        </w:rPr>
        <w:t>жидкое вещество. - Клетка является основно</w:t>
      </w:r>
      <w:r>
        <w:rPr>
          <w:rFonts w:ascii="Times New Roman" w:hAnsi="Times New Roman"/>
          <w:bCs/>
          <w:sz w:val="24"/>
          <w:szCs w:val="24"/>
        </w:rPr>
        <w:t>й структурной единицей всех рас</w:t>
      </w:r>
      <w:r w:rsidRPr="00722BBD">
        <w:rPr>
          <w:rFonts w:ascii="Times New Roman" w:hAnsi="Times New Roman"/>
          <w:bCs/>
          <w:sz w:val="24"/>
          <w:szCs w:val="24"/>
        </w:rPr>
        <w:t>тительных и животных организмов.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 xml:space="preserve">3. Кожа представляет собой наружный </w:t>
      </w:r>
      <w:r>
        <w:rPr>
          <w:rFonts w:ascii="Times New Roman" w:hAnsi="Times New Roman"/>
          <w:bCs/>
          <w:sz w:val="24"/>
          <w:szCs w:val="24"/>
        </w:rPr>
        <w:t>покров тела. - Кожа является ор</w:t>
      </w:r>
      <w:r w:rsidRPr="00722BBD">
        <w:rPr>
          <w:rFonts w:ascii="Times New Roman" w:hAnsi="Times New Roman"/>
          <w:bCs/>
          <w:sz w:val="24"/>
          <w:szCs w:val="24"/>
        </w:rPr>
        <w:t>ганом выделения.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Б. Поставьте вопросы к каждому предложению. Ответьте на них.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bCs/>
          <w:i/>
          <w:iCs/>
          <w:sz w:val="24"/>
          <w:szCs w:val="24"/>
        </w:rPr>
      </w:pPr>
      <w:r w:rsidRPr="00722B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722BBD">
        <w:rPr>
          <w:rFonts w:ascii="Times New Roman" w:hAnsi="Times New Roman"/>
          <w:bCs/>
          <w:sz w:val="24"/>
          <w:szCs w:val="24"/>
        </w:rPr>
        <w:t xml:space="preserve">Что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представляет собой </w:t>
      </w:r>
      <w:r w:rsidRPr="00722BBD">
        <w:rPr>
          <w:rFonts w:ascii="Times New Roman" w:hAnsi="Times New Roman"/>
          <w:bCs/>
          <w:sz w:val="24"/>
          <w:szCs w:val="24"/>
        </w:rPr>
        <w:t xml:space="preserve">вода? Каким веществом она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>является?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22BBD">
        <w:rPr>
          <w:rFonts w:ascii="Times New Roman" w:hAnsi="Times New Roman"/>
          <w:b/>
          <w:bCs/>
          <w:sz w:val="24"/>
          <w:szCs w:val="24"/>
        </w:rPr>
        <w:t>Задание 4. Закончите предложения, используя текст «Органоиды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/>
          <w:bCs/>
          <w:sz w:val="24"/>
          <w:szCs w:val="24"/>
        </w:rPr>
        <w:t>движения у простейших». Запишите полученный текст.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Псевдоподии являются … . Они предста</w:t>
      </w:r>
      <w:r>
        <w:rPr>
          <w:rFonts w:ascii="Times New Roman" w:hAnsi="Times New Roman"/>
          <w:bCs/>
          <w:sz w:val="24"/>
          <w:szCs w:val="24"/>
        </w:rPr>
        <w:t>вляют собой … . Жгутики тоже яв</w:t>
      </w:r>
      <w:r w:rsidRPr="00722BBD">
        <w:rPr>
          <w:rFonts w:ascii="Times New Roman" w:hAnsi="Times New Roman"/>
          <w:bCs/>
          <w:sz w:val="24"/>
          <w:szCs w:val="24"/>
        </w:rPr>
        <w:t>ляются … . Они представляют собой … . Реснички, так же как псевдоподии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жгутики, являются … . Они представляют собой … 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5. Вместо точек вставьте глагол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являться </w:t>
      </w:r>
      <w:r w:rsidRPr="003817BD">
        <w:rPr>
          <w:rFonts w:ascii="Times New Roman" w:hAnsi="Times New Roman"/>
          <w:b/>
          <w:bCs/>
          <w:sz w:val="24"/>
          <w:szCs w:val="24"/>
        </w:rPr>
        <w:t>или конструкцию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представлять собой.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1. Кожа – наружный покров тела человека. Она ... органом выделения.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2. Органом пищеварения у простейших ... пищеварительная вакуоль. 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... каплю жидкости, содержащую пищеварительные ферменты.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3. Органом выделения у простейших ... сократительная вакуоль. Она ...небольшой пузырек жидкости, который периодически сокращается.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4. Пищеварительный аппарат ... длинн</w:t>
      </w:r>
      <w:r>
        <w:rPr>
          <w:rFonts w:ascii="Times New Roman" w:hAnsi="Times New Roman"/>
          <w:bCs/>
          <w:sz w:val="24"/>
          <w:szCs w:val="24"/>
        </w:rPr>
        <w:t>ую трубку, ширина которой в раз</w:t>
      </w:r>
      <w:r w:rsidRPr="00722BBD">
        <w:rPr>
          <w:rFonts w:ascii="Times New Roman" w:hAnsi="Times New Roman"/>
          <w:bCs/>
          <w:sz w:val="24"/>
          <w:szCs w:val="24"/>
        </w:rPr>
        <w:t>ных участках неодинакова. Он ... центральн</w:t>
      </w:r>
      <w:r>
        <w:rPr>
          <w:rFonts w:ascii="Times New Roman" w:hAnsi="Times New Roman"/>
          <w:bCs/>
          <w:sz w:val="24"/>
          <w:szCs w:val="24"/>
        </w:rPr>
        <w:t>ой частью пищеварительной систе</w:t>
      </w:r>
      <w:r w:rsidRPr="00722BBD">
        <w:rPr>
          <w:rFonts w:ascii="Times New Roman" w:hAnsi="Times New Roman"/>
          <w:bCs/>
          <w:sz w:val="24"/>
          <w:szCs w:val="24"/>
        </w:rPr>
        <w:t>мы.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5. Нижние конечности человека ... костные образования. Они ... опорным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органом.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6. По своему физическому состоянию клетка ... полужидкое вещество. 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... основной структурной единицей всех растительных и животных организмов.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6. Спишите, слова из скобок употребите в нужном падеже.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Перескажите текст.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Большинство простейших питается частицами твердой пищи и имеет органоиды для ее захвата, заглатывания и переваривания. Для захвата пищи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служит клеточный рот, который представляет собой (ротовое отверстие). Для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переваривания пищи служит пищеварительн</w:t>
      </w:r>
      <w:r>
        <w:rPr>
          <w:rFonts w:ascii="Times New Roman" w:hAnsi="Times New Roman"/>
          <w:bCs/>
          <w:sz w:val="24"/>
          <w:szCs w:val="24"/>
        </w:rPr>
        <w:t>ая вакуоль. Она представляет со</w:t>
      </w:r>
      <w:r w:rsidRPr="00722BBD">
        <w:rPr>
          <w:rFonts w:ascii="Times New Roman" w:hAnsi="Times New Roman"/>
          <w:bCs/>
          <w:sz w:val="24"/>
          <w:szCs w:val="24"/>
        </w:rPr>
        <w:t>бой (капля жидкости, содержащая пищевар</w:t>
      </w:r>
      <w:r>
        <w:rPr>
          <w:rFonts w:ascii="Times New Roman" w:hAnsi="Times New Roman"/>
          <w:bCs/>
          <w:sz w:val="24"/>
          <w:szCs w:val="24"/>
        </w:rPr>
        <w:t>ительные ферменты). Органами вы</w:t>
      </w:r>
      <w:r w:rsidRPr="00722BBD">
        <w:rPr>
          <w:rFonts w:ascii="Times New Roman" w:hAnsi="Times New Roman"/>
          <w:bCs/>
          <w:sz w:val="24"/>
          <w:szCs w:val="24"/>
        </w:rPr>
        <w:t>деления служит сократительная вакуоль. Она представляет собой (небольшой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пузырек жидкости), который периодически сокращается.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Эвглена – широко распространенный представитель свободноживущих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жгутиковых. Тело эвглены удлиненно-овал</w:t>
      </w:r>
      <w:r>
        <w:rPr>
          <w:rFonts w:ascii="Times New Roman" w:hAnsi="Times New Roman"/>
          <w:bCs/>
          <w:sz w:val="24"/>
          <w:szCs w:val="24"/>
        </w:rPr>
        <w:t>ьной формы, имеет небольшие раз</w:t>
      </w:r>
      <w:r w:rsidRPr="00722BBD">
        <w:rPr>
          <w:rFonts w:ascii="Times New Roman" w:hAnsi="Times New Roman"/>
          <w:bCs/>
          <w:sz w:val="24"/>
          <w:szCs w:val="24"/>
        </w:rPr>
        <w:t>меры. Органоид движения представляет соб</w:t>
      </w:r>
      <w:r>
        <w:rPr>
          <w:rFonts w:ascii="Times New Roman" w:hAnsi="Times New Roman"/>
          <w:bCs/>
          <w:sz w:val="24"/>
          <w:szCs w:val="24"/>
        </w:rPr>
        <w:t>ой (жгутик). Он находится на пе</w:t>
      </w:r>
      <w:r w:rsidRPr="00722BBD">
        <w:rPr>
          <w:rFonts w:ascii="Times New Roman" w:hAnsi="Times New Roman"/>
          <w:bCs/>
          <w:sz w:val="24"/>
          <w:szCs w:val="24"/>
        </w:rPr>
        <w:t xml:space="preserve">реднем конце тела. Рядом с ним расположен </w:t>
      </w:r>
      <w:r>
        <w:rPr>
          <w:rFonts w:ascii="Times New Roman" w:hAnsi="Times New Roman"/>
          <w:bCs/>
          <w:sz w:val="24"/>
          <w:szCs w:val="24"/>
        </w:rPr>
        <w:t>рот, ведущий в резервуар. Резер</w:t>
      </w:r>
      <w:r w:rsidRPr="00722BBD">
        <w:rPr>
          <w:rFonts w:ascii="Times New Roman" w:hAnsi="Times New Roman"/>
          <w:bCs/>
          <w:sz w:val="24"/>
          <w:szCs w:val="24"/>
        </w:rPr>
        <w:t>вуар представляет собой (большая округлая по</w:t>
      </w:r>
      <w:r>
        <w:rPr>
          <w:rFonts w:ascii="Times New Roman" w:hAnsi="Times New Roman"/>
          <w:bCs/>
          <w:sz w:val="24"/>
          <w:szCs w:val="24"/>
        </w:rPr>
        <w:t>лость). В цитоплазме разброса</w:t>
      </w:r>
      <w:r w:rsidRPr="00722BBD">
        <w:rPr>
          <w:rFonts w:ascii="Times New Roman" w:hAnsi="Times New Roman"/>
          <w:bCs/>
          <w:sz w:val="24"/>
          <w:szCs w:val="24"/>
        </w:rPr>
        <w:t>ны в большом количестве хроматофоры. Они</w:t>
      </w:r>
      <w:r>
        <w:rPr>
          <w:rFonts w:ascii="Times New Roman" w:hAnsi="Times New Roman"/>
          <w:bCs/>
          <w:sz w:val="24"/>
          <w:szCs w:val="24"/>
        </w:rPr>
        <w:t xml:space="preserve"> представляют собой (мелкие гра</w:t>
      </w:r>
      <w:r w:rsidRPr="00722BBD">
        <w:rPr>
          <w:rFonts w:ascii="Times New Roman" w:hAnsi="Times New Roman"/>
          <w:bCs/>
          <w:sz w:val="24"/>
          <w:szCs w:val="24"/>
        </w:rPr>
        <w:t>нулы овальной и округлой формы зеленого цвета, содержащие хлорофилл).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 xml:space="preserve">Вода является (сложное вещество), ее </w:t>
      </w:r>
      <w:r>
        <w:rPr>
          <w:rFonts w:ascii="Times New Roman" w:hAnsi="Times New Roman"/>
          <w:bCs/>
          <w:sz w:val="24"/>
          <w:szCs w:val="24"/>
        </w:rPr>
        <w:t>молекулы состоят из атомов водо</w:t>
      </w:r>
      <w:r w:rsidRPr="00722BBD">
        <w:rPr>
          <w:rFonts w:ascii="Times New Roman" w:hAnsi="Times New Roman"/>
          <w:bCs/>
          <w:sz w:val="24"/>
          <w:szCs w:val="24"/>
        </w:rPr>
        <w:t>рода и кислорода. В обычных условиях она представляет собой (прозрачная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бесцветная жидкость). Вода является (плохо</w:t>
      </w:r>
      <w:r>
        <w:rPr>
          <w:rFonts w:ascii="Times New Roman" w:hAnsi="Times New Roman"/>
          <w:bCs/>
          <w:sz w:val="24"/>
          <w:szCs w:val="24"/>
        </w:rPr>
        <w:t>й проводник теплоты и электриче</w:t>
      </w:r>
      <w:r w:rsidRPr="00722BBD">
        <w:rPr>
          <w:rFonts w:ascii="Times New Roman" w:hAnsi="Times New Roman"/>
          <w:bCs/>
          <w:sz w:val="24"/>
          <w:szCs w:val="24"/>
        </w:rPr>
        <w:t>ства), но для многих веществ она является лучшим растворителем.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Кровь, которая течет в венах малого круга кровообращения, называется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(венозная кровь). Кровь, которая течет в ар</w:t>
      </w:r>
      <w:r>
        <w:rPr>
          <w:rFonts w:ascii="Times New Roman" w:hAnsi="Times New Roman"/>
          <w:bCs/>
          <w:sz w:val="24"/>
          <w:szCs w:val="24"/>
        </w:rPr>
        <w:t>териях большого круга кровообра</w:t>
      </w:r>
      <w:r w:rsidRPr="00722BBD">
        <w:rPr>
          <w:rFonts w:ascii="Times New Roman" w:hAnsi="Times New Roman"/>
          <w:bCs/>
          <w:sz w:val="24"/>
          <w:szCs w:val="24"/>
        </w:rPr>
        <w:t>щения, называется (артериальная кровь). А</w:t>
      </w:r>
      <w:r>
        <w:rPr>
          <w:rFonts w:ascii="Times New Roman" w:hAnsi="Times New Roman"/>
          <w:bCs/>
          <w:sz w:val="24"/>
          <w:szCs w:val="24"/>
        </w:rPr>
        <w:t>ртериальная и венозная кровь яв</w:t>
      </w:r>
      <w:r w:rsidRPr="00722BBD">
        <w:rPr>
          <w:rFonts w:ascii="Times New Roman" w:hAnsi="Times New Roman"/>
          <w:bCs/>
          <w:sz w:val="24"/>
          <w:szCs w:val="24"/>
        </w:rPr>
        <w:t>ляются (основные необходимые участники обменных процессов в организме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человека). Волосные сосуды, на которые разветвляются артерии, называются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(капилляры). Они являются (самые тонкие кровеносные сосуды).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7.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А. Прочитайте тексты. Поставьте вопросы к предложениям с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выделенными словами и ответьте на них.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 xml:space="preserve">1. Большой интерес с точки зрения эволюции простейших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>представляют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 xml:space="preserve">колониальные формы жгутиковых. Колонией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называется </w:t>
      </w:r>
      <w:r>
        <w:rPr>
          <w:rFonts w:ascii="Times New Roman" w:hAnsi="Times New Roman"/>
          <w:bCs/>
          <w:sz w:val="24"/>
          <w:szCs w:val="24"/>
        </w:rPr>
        <w:t>группа особей, веду</w:t>
      </w:r>
      <w:r w:rsidRPr="00722BBD">
        <w:rPr>
          <w:rFonts w:ascii="Times New Roman" w:hAnsi="Times New Roman"/>
          <w:bCs/>
          <w:sz w:val="24"/>
          <w:szCs w:val="24"/>
        </w:rPr>
        <w:t>щих совместное существование. Примером п</w:t>
      </w:r>
      <w:r>
        <w:rPr>
          <w:rFonts w:ascii="Times New Roman" w:hAnsi="Times New Roman"/>
          <w:bCs/>
          <w:sz w:val="24"/>
          <w:szCs w:val="24"/>
        </w:rPr>
        <w:t>росто устроенной колонии являет</w:t>
      </w:r>
      <w:r w:rsidRPr="00722BBD">
        <w:rPr>
          <w:rFonts w:ascii="Times New Roman" w:hAnsi="Times New Roman"/>
          <w:bCs/>
          <w:sz w:val="24"/>
          <w:szCs w:val="24"/>
        </w:rPr>
        <w:t xml:space="preserve">ся вольвокс. Колония вольвокса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представляет собой </w:t>
      </w:r>
      <w:r w:rsidRPr="00722BBD">
        <w:rPr>
          <w:rFonts w:ascii="Times New Roman" w:hAnsi="Times New Roman"/>
          <w:bCs/>
          <w:sz w:val="24"/>
          <w:szCs w:val="24"/>
        </w:rPr>
        <w:t>шар, который состоит из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большого числа одноклеточных жгутиконосц</w:t>
      </w:r>
      <w:r>
        <w:rPr>
          <w:rFonts w:ascii="Times New Roman" w:hAnsi="Times New Roman"/>
          <w:bCs/>
          <w:sz w:val="24"/>
          <w:szCs w:val="24"/>
        </w:rPr>
        <w:t>ев. Все особи колонии расположе</w:t>
      </w:r>
      <w:r w:rsidRPr="00722BBD">
        <w:rPr>
          <w:rFonts w:ascii="Times New Roman" w:hAnsi="Times New Roman"/>
          <w:bCs/>
          <w:sz w:val="24"/>
          <w:szCs w:val="24"/>
        </w:rPr>
        <w:t>ны на поверхности тела в один ряд и соед</w:t>
      </w:r>
      <w:r>
        <w:rPr>
          <w:rFonts w:ascii="Times New Roman" w:hAnsi="Times New Roman"/>
          <w:bCs/>
          <w:sz w:val="24"/>
          <w:szCs w:val="24"/>
        </w:rPr>
        <w:t>инены между собой протоплазмати</w:t>
      </w:r>
      <w:r w:rsidRPr="00722BBD">
        <w:rPr>
          <w:rFonts w:ascii="Times New Roman" w:hAnsi="Times New Roman"/>
          <w:bCs/>
          <w:sz w:val="24"/>
          <w:szCs w:val="24"/>
        </w:rPr>
        <w:t xml:space="preserve">ческими мостиками. Отдельная особь колонии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носит название </w:t>
      </w:r>
      <w:r w:rsidRPr="00722BBD">
        <w:rPr>
          <w:rFonts w:ascii="Times New Roman" w:hAnsi="Times New Roman"/>
          <w:bCs/>
          <w:sz w:val="24"/>
          <w:szCs w:val="24"/>
        </w:rPr>
        <w:t>зонда.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2. Поверхность всех костей покрыта особой тканью. Ткань, покрывающая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 xml:space="preserve">кость,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называется </w:t>
      </w:r>
      <w:r w:rsidRPr="00722BBD">
        <w:rPr>
          <w:rFonts w:ascii="Times New Roman" w:hAnsi="Times New Roman"/>
          <w:bCs/>
          <w:sz w:val="24"/>
          <w:szCs w:val="24"/>
        </w:rPr>
        <w:t xml:space="preserve">надкостницей. Надкостница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представляет собой </w:t>
      </w:r>
      <w:r w:rsidRPr="00722BBD">
        <w:rPr>
          <w:rFonts w:ascii="Times New Roman" w:hAnsi="Times New Roman"/>
          <w:bCs/>
          <w:sz w:val="24"/>
          <w:szCs w:val="24"/>
        </w:rPr>
        <w:t>тонкую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оболочку, богато снабженную нервными ок</w:t>
      </w:r>
      <w:r>
        <w:rPr>
          <w:rFonts w:ascii="Times New Roman" w:hAnsi="Times New Roman"/>
          <w:bCs/>
          <w:sz w:val="24"/>
          <w:szCs w:val="24"/>
        </w:rPr>
        <w:t>ончаниями и кровеносными сосуда</w:t>
      </w:r>
      <w:r w:rsidRPr="00722BBD">
        <w:rPr>
          <w:rFonts w:ascii="Times New Roman" w:hAnsi="Times New Roman"/>
          <w:bCs/>
          <w:sz w:val="24"/>
          <w:szCs w:val="24"/>
        </w:rPr>
        <w:t xml:space="preserve">ми. Она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является </w:t>
      </w:r>
      <w:r w:rsidRPr="00722BBD">
        <w:rPr>
          <w:rFonts w:ascii="Times New Roman" w:hAnsi="Times New Roman"/>
          <w:bCs/>
          <w:sz w:val="24"/>
          <w:szCs w:val="24"/>
        </w:rPr>
        <w:t>не только питательным, но и защитным слоем кости.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3. Все химические превращения в нашем организме протекают с участием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 xml:space="preserve">специальных катализаторов-ферментов. Ферментами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называются </w:t>
      </w:r>
      <w:r w:rsidRPr="00722BBD">
        <w:rPr>
          <w:rFonts w:ascii="Times New Roman" w:hAnsi="Times New Roman"/>
          <w:bCs/>
          <w:sz w:val="24"/>
          <w:szCs w:val="24"/>
        </w:rPr>
        <w:t>сложные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 xml:space="preserve">органические вещества, увеличивающие скорость химических реакций. Они 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>яв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ляются </w:t>
      </w:r>
      <w:r w:rsidRPr="00722BBD">
        <w:rPr>
          <w:rFonts w:ascii="Times New Roman" w:hAnsi="Times New Roman"/>
          <w:bCs/>
          <w:sz w:val="24"/>
          <w:szCs w:val="24"/>
        </w:rPr>
        <w:t>необходимыми участниками обмена веществ, без них он невозможен.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 xml:space="preserve">По своему строению ферменты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представляют собой </w:t>
      </w:r>
      <w:r>
        <w:rPr>
          <w:rFonts w:ascii="Times New Roman" w:hAnsi="Times New Roman"/>
          <w:bCs/>
          <w:sz w:val="24"/>
          <w:szCs w:val="24"/>
        </w:rPr>
        <w:t>сложные высокомолеку</w:t>
      </w:r>
      <w:r w:rsidRPr="00722BBD">
        <w:rPr>
          <w:rFonts w:ascii="Times New Roman" w:hAnsi="Times New Roman"/>
          <w:bCs/>
          <w:sz w:val="24"/>
          <w:szCs w:val="24"/>
        </w:rPr>
        <w:t>лярные соединения.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 xml:space="preserve">4. Пластиды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являются </w:t>
      </w:r>
      <w:r w:rsidRPr="00722BBD">
        <w:rPr>
          <w:rFonts w:ascii="Times New Roman" w:hAnsi="Times New Roman"/>
          <w:bCs/>
          <w:sz w:val="24"/>
          <w:szCs w:val="24"/>
        </w:rPr>
        <w:t>органоидами растительных клеток. Впервые они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были описаны А. Левенгуком в 1676 году</w:t>
      </w:r>
      <w:r>
        <w:rPr>
          <w:rFonts w:ascii="Times New Roman" w:hAnsi="Times New Roman"/>
          <w:bCs/>
          <w:sz w:val="24"/>
          <w:szCs w:val="24"/>
        </w:rPr>
        <w:t>. Существуют следующие виды пла</w:t>
      </w:r>
      <w:r w:rsidRPr="00722BBD">
        <w:rPr>
          <w:rFonts w:ascii="Times New Roman" w:hAnsi="Times New Roman"/>
          <w:bCs/>
          <w:sz w:val="24"/>
          <w:szCs w:val="24"/>
        </w:rPr>
        <w:t xml:space="preserve">стид: хлоропласты, лейкопласты и хромопласты. Они </w:t>
      </w:r>
      <w:r w:rsidRPr="00722BBD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представляют собой </w:t>
      </w:r>
      <w:r w:rsidRPr="00722BBD">
        <w:rPr>
          <w:rFonts w:ascii="Times New Roman" w:hAnsi="Times New Roman"/>
          <w:bCs/>
          <w:sz w:val="24"/>
          <w:szCs w:val="24"/>
        </w:rPr>
        <w:t>ряд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взаимных превращений одного вида пластид в другой.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Б. Расскажите о колониальных формах жгутиковых, о надкостнице, 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ферментах, о пластидах. Употребите слова и словосочетания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называть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ся, являться, представлять собой.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8. Вставьте глаголы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являться, называться </w:t>
      </w:r>
      <w:r>
        <w:rPr>
          <w:rFonts w:ascii="Times New Roman" w:hAnsi="Times New Roman"/>
          <w:b/>
          <w:bCs/>
          <w:sz w:val="24"/>
          <w:szCs w:val="24"/>
        </w:rPr>
        <w:t>или словосо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четание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представлять собой.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Большинство клеток можно увидеть т</w:t>
      </w:r>
      <w:r>
        <w:rPr>
          <w:rFonts w:ascii="Times New Roman" w:hAnsi="Times New Roman"/>
          <w:bCs/>
          <w:sz w:val="24"/>
          <w:szCs w:val="24"/>
        </w:rPr>
        <w:t>олько с помощью микроскопа. Мик</w:t>
      </w:r>
      <w:r w:rsidRPr="00722BBD">
        <w:rPr>
          <w:rFonts w:ascii="Times New Roman" w:hAnsi="Times New Roman"/>
          <w:bCs/>
          <w:sz w:val="24"/>
          <w:szCs w:val="24"/>
        </w:rPr>
        <w:t>роскопом … оптический прибор, содержащи</w:t>
      </w:r>
      <w:r>
        <w:rPr>
          <w:rFonts w:ascii="Times New Roman" w:hAnsi="Times New Roman"/>
          <w:bCs/>
          <w:sz w:val="24"/>
          <w:szCs w:val="24"/>
        </w:rPr>
        <w:t>й сложную систему линз для полу</w:t>
      </w:r>
      <w:r w:rsidRPr="00722BBD">
        <w:rPr>
          <w:rFonts w:ascii="Times New Roman" w:hAnsi="Times New Roman"/>
          <w:bCs/>
          <w:sz w:val="24"/>
          <w:szCs w:val="24"/>
        </w:rPr>
        <w:t>чения увеличенных изображений неразли</w:t>
      </w:r>
      <w:r>
        <w:rPr>
          <w:rFonts w:ascii="Times New Roman" w:hAnsi="Times New Roman"/>
          <w:bCs/>
          <w:sz w:val="24"/>
          <w:szCs w:val="24"/>
        </w:rPr>
        <w:t>чимых невооруженным глазом пред</w:t>
      </w:r>
      <w:r w:rsidRPr="00722BBD">
        <w:rPr>
          <w:rFonts w:ascii="Times New Roman" w:hAnsi="Times New Roman"/>
          <w:bCs/>
          <w:sz w:val="24"/>
          <w:szCs w:val="24"/>
        </w:rPr>
        <w:t>метов. Он … основным прибором для наблю</w:t>
      </w:r>
      <w:r>
        <w:rPr>
          <w:rFonts w:ascii="Times New Roman" w:hAnsi="Times New Roman"/>
          <w:bCs/>
          <w:sz w:val="24"/>
          <w:szCs w:val="24"/>
        </w:rPr>
        <w:t>дений в биологии. Микроскопы бы</w:t>
      </w:r>
      <w:r w:rsidRPr="00722BBD">
        <w:rPr>
          <w:rFonts w:ascii="Times New Roman" w:hAnsi="Times New Roman"/>
          <w:bCs/>
          <w:sz w:val="24"/>
          <w:szCs w:val="24"/>
        </w:rPr>
        <w:t xml:space="preserve">вают световые и электронные. Первые … </w:t>
      </w:r>
      <w:r>
        <w:rPr>
          <w:rFonts w:ascii="Times New Roman" w:hAnsi="Times New Roman"/>
          <w:bCs/>
          <w:sz w:val="24"/>
          <w:szCs w:val="24"/>
        </w:rPr>
        <w:t xml:space="preserve">приборы, разрешающая способност </w:t>
      </w:r>
      <w:r w:rsidRPr="00722BBD">
        <w:rPr>
          <w:rFonts w:ascii="Times New Roman" w:hAnsi="Times New Roman"/>
          <w:bCs/>
          <w:sz w:val="24"/>
          <w:szCs w:val="24"/>
        </w:rPr>
        <w:t xml:space="preserve">которых около 0,2 мкм. Лучший световой микроскоп примерно в 500 раз </w:t>
      </w:r>
      <w:r>
        <w:rPr>
          <w:rFonts w:ascii="Times New Roman" w:hAnsi="Times New Roman"/>
          <w:bCs/>
          <w:sz w:val="24"/>
          <w:szCs w:val="24"/>
        </w:rPr>
        <w:t>улуч</w:t>
      </w:r>
      <w:r w:rsidRPr="00722BBD">
        <w:rPr>
          <w:rFonts w:ascii="Times New Roman" w:hAnsi="Times New Roman"/>
          <w:bCs/>
          <w:sz w:val="24"/>
          <w:szCs w:val="24"/>
        </w:rPr>
        <w:t>шает человеческий глаз.</w:t>
      </w:r>
    </w:p>
    <w:p w:rsidR="00902B1B" w:rsidRPr="00722B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22BBD">
        <w:rPr>
          <w:rFonts w:ascii="Times New Roman" w:hAnsi="Times New Roman"/>
          <w:bCs/>
          <w:sz w:val="24"/>
          <w:szCs w:val="24"/>
        </w:rPr>
        <w:t>Электронные микроскопы … приборы, в которых увеличение изображение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микрообъектов получается с помощью пучков электронов и магнитных полей.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2BBD">
        <w:rPr>
          <w:rFonts w:ascii="Times New Roman" w:hAnsi="Times New Roman"/>
          <w:bCs/>
          <w:sz w:val="24"/>
          <w:szCs w:val="24"/>
        </w:rPr>
        <w:t>Одной из последних разработок …</w:t>
      </w:r>
      <w:r>
        <w:rPr>
          <w:rFonts w:ascii="Times New Roman" w:hAnsi="Times New Roman"/>
          <w:bCs/>
          <w:sz w:val="24"/>
          <w:szCs w:val="24"/>
        </w:rPr>
        <w:t xml:space="preserve"> ультравысоковольтный (миллионо</w:t>
      </w:r>
      <w:r w:rsidRPr="00722BBD">
        <w:rPr>
          <w:rFonts w:ascii="Times New Roman" w:hAnsi="Times New Roman"/>
          <w:bCs/>
          <w:sz w:val="24"/>
          <w:szCs w:val="24"/>
        </w:rPr>
        <w:t>вольтный) микроскоп японской фирмы «Хит</w:t>
      </w:r>
      <w:r>
        <w:rPr>
          <w:rFonts w:ascii="Times New Roman" w:hAnsi="Times New Roman"/>
          <w:bCs/>
          <w:sz w:val="24"/>
          <w:szCs w:val="24"/>
        </w:rPr>
        <w:t>ачи», который установлен в поме</w:t>
      </w:r>
      <w:r w:rsidRPr="00722BBD">
        <w:rPr>
          <w:rFonts w:ascii="Times New Roman" w:hAnsi="Times New Roman"/>
          <w:bCs/>
          <w:sz w:val="24"/>
          <w:szCs w:val="24"/>
        </w:rPr>
        <w:t>щении высотой с пятиэтажный дом.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817BD">
        <w:rPr>
          <w:rFonts w:ascii="Times New Roman" w:hAnsi="Times New Roman"/>
          <w:b/>
          <w:bCs/>
          <w:sz w:val="24"/>
          <w:szCs w:val="24"/>
        </w:rPr>
        <w:t>9. Охарактеризуйте микроскоп по плану: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1. Что называется...?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2. Чем является?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3. Где используется?</w:t>
      </w:r>
    </w:p>
    <w:p w:rsidR="00902B1B" w:rsidRPr="003817BD" w:rsidRDefault="00902B1B" w:rsidP="00E65BE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для пересказа со слуха</w:t>
      </w:r>
    </w:p>
    <w:p w:rsidR="00902B1B" w:rsidRDefault="00902B1B" w:rsidP="00E65BE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Рефлексы</w:t>
      </w:r>
    </w:p>
    <w:p w:rsidR="00902B1B" w:rsidRPr="003817BD" w:rsidRDefault="00902B1B" w:rsidP="00E65BE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Ответ животного организма на раздражение нервных волокон при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участии центральной нервной системы называется рефлексом. Различа-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ют условные и безусловные рефлексы. Безусловные рефлексы являются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врожденными реакциями организма. Условные же рефлексы в отличие от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безусловных являются реакциями, приобретенными в процессе индиви-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дуального развития. И те и другие представляют собой сложную систему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взаимодействия организма с окружающей средой.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Ответьте на вопросы: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1) Что такое рефлекс?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 xml:space="preserve">2) Какие </w:t>
      </w:r>
      <w:r w:rsidRPr="00E65BE6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различают </w:t>
      </w:r>
      <w:r w:rsidRPr="00E65BE6">
        <w:rPr>
          <w:rFonts w:ascii="Times New Roman" w:hAnsi="Times New Roman"/>
          <w:bCs/>
          <w:sz w:val="24"/>
          <w:szCs w:val="24"/>
        </w:rPr>
        <w:t>рефлексы?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 xml:space="preserve">3) Какие рефлексы </w:t>
      </w:r>
      <w:r w:rsidRPr="00E65BE6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называются </w:t>
      </w:r>
      <w:r w:rsidRPr="00E65BE6">
        <w:rPr>
          <w:rFonts w:ascii="Times New Roman" w:hAnsi="Times New Roman"/>
          <w:bCs/>
          <w:sz w:val="24"/>
          <w:szCs w:val="24"/>
        </w:rPr>
        <w:t>безусловными?</w:t>
      </w:r>
    </w:p>
    <w:p w:rsidR="00902B1B" w:rsidRPr="00E65BE6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 xml:space="preserve">4) Какие рефлексы </w:t>
      </w:r>
      <w:r w:rsidRPr="00E65BE6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называют </w:t>
      </w:r>
      <w:r w:rsidRPr="00E65BE6">
        <w:rPr>
          <w:rFonts w:ascii="Times New Roman" w:hAnsi="Times New Roman"/>
          <w:bCs/>
          <w:sz w:val="24"/>
          <w:szCs w:val="24"/>
        </w:rPr>
        <w:t>условными?</w:t>
      </w:r>
    </w:p>
    <w:p w:rsidR="00902B1B" w:rsidRPr="003817BD" w:rsidRDefault="00902B1B" w:rsidP="00E65BE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Тексты для дополнительного чтения</w:t>
      </w:r>
    </w:p>
    <w:p w:rsidR="00902B1B" w:rsidRPr="003817BD" w:rsidRDefault="00902B1B" w:rsidP="00E65BE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Кровь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Если рассмотреть каплю крови под микроскопом; то в поле зрения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отчетливо видны многочисленные тельца (клетки) различной формы.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Следовательно, кровь не является однородной жидкостью. Она является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сложной по своему строению живой тканью. Кровь представляет собой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среду, в которой взвешены форменные элементы крови, выполняющие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определенные функции. Они называются эритроцитами.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Эритроциты представляют собой красные кро</w:t>
      </w:r>
      <w:r>
        <w:rPr>
          <w:rFonts w:ascii="Times New Roman" w:hAnsi="Times New Roman"/>
          <w:bCs/>
          <w:sz w:val="24"/>
          <w:szCs w:val="24"/>
        </w:rPr>
        <w:t>вяные тельца, имею</w:t>
      </w:r>
      <w:r w:rsidRPr="00E65BE6">
        <w:rPr>
          <w:rFonts w:ascii="Times New Roman" w:hAnsi="Times New Roman"/>
          <w:bCs/>
          <w:sz w:val="24"/>
          <w:szCs w:val="24"/>
        </w:rPr>
        <w:t xml:space="preserve">щие форму двояковогнутой линзы. </w:t>
      </w:r>
      <w:r>
        <w:rPr>
          <w:rFonts w:ascii="Times New Roman" w:hAnsi="Times New Roman"/>
          <w:bCs/>
          <w:sz w:val="24"/>
          <w:szCs w:val="24"/>
        </w:rPr>
        <w:t>Они являются основным переносчи</w:t>
      </w:r>
      <w:r w:rsidRPr="00E65BE6">
        <w:rPr>
          <w:rFonts w:ascii="Times New Roman" w:hAnsi="Times New Roman"/>
          <w:bCs/>
          <w:sz w:val="24"/>
          <w:szCs w:val="24"/>
        </w:rPr>
        <w:t>ком кислорода в организме человека.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Лейкоциты представляют собой кровяные клетки белого цвета. Они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являются основными «защитниками» организма в его борьбе с микробами.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Тромбоциты (они еще называются кро</w:t>
      </w:r>
      <w:r>
        <w:rPr>
          <w:rFonts w:ascii="Times New Roman" w:hAnsi="Times New Roman"/>
          <w:bCs/>
          <w:sz w:val="24"/>
          <w:szCs w:val="24"/>
        </w:rPr>
        <w:t>вяными пластинками) обладают чу</w:t>
      </w:r>
      <w:r w:rsidRPr="00E65BE6">
        <w:rPr>
          <w:rFonts w:ascii="Times New Roman" w:hAnsi="Times New Roman"/>
          <w:bCs/>
          <w:sz w:val="24"/>
          <w:szCs w:val="24"/>
        </w:rPr>
        <w:t>десным свойством - участвовать в свертывании крови. Свертывание крови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представляет собой сложный процесс, в котором принимают участие 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 xml:space="preserve">только тромбоциты, но они являются одним из звеньев </w:t>
      </w:r>
      <w:r>
        <w:rPr>
          <w:rFonts w:ascii="Times New Roman" w:hAnsi="Times New Roman"/>
          <w:bCs/>
          <w:sz w:val="24"/>
          <w:szCs w:val="24"/>
        </w:rPr>
        <w:t>процесса свертыва</w:t>
      </w:r>
      <w:r w:rsidRPr="00E65BE6">
        <w:rPr>
          <w:rFonts w:ascii="Times New Roman" w:hAnsi="Times New Roman"/>
          <w:bCs/>
          <w:sz w:val="24"/>
          <w:szCs w:val="24"/>
        </w:rPr>
        <w:t>ния. Если это звено выпадает, свертывания крови не происходит.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Тип простейших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E65BE6">
        <w:rPr>
          <w:rFonts w:ascii="Times New Roman" w:hAnsi="Times New Roman"/>
          <w:bCs/>
          <w:sz w:val="24"/>
          <w:szCs w:val="24"/>
        </w:rPr>
        <w:t>Тело простейших имеет микроскопические размеры и состоит всего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из одной клетки. В ней, как правило, есть одно ядро, цитоплазма и оболочка. Поэтому простейших называют одноклеточными. Следовательно,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по строению, морфологически, каждое</w:t>
      </w:r>
      <w:r>
        <w:rPr>
          <w:rFonts w:ascii="Times New Roman" w:hAnsi="Times New Roman"/>
          <w:bCs/>
          <w:sz w:val="24"/>
          <w:szCs w:val="24"/>
        </w:rPr>
        <w:t xml:space="preserve"> простейшее можно сравнить с от</w:t>
      </w:r>
      <w:r w:rsidRPr="00E65BE6">
        <w:rPr>
          <w:rFonts w:ascii="Times New Roman" w:hAnsi="Times New Roman"/>
          <w:bCs/>
          <w:sz w:val="24"/>
          <w:szCs w:val="24"/>
        </w:rPr>
        <w:t>дельной клеткой. Однако по функция</w:t>
      </w:r>
      <w:r>
        <w:rPr>
          <w:rFonts w:ascii="Times New Roman" w:hAnsi="Times New Roman"/>
          <w:bCs/>
          <w:sz w:val="24"/>
          <w:szCs w:val="24"/>
        </w:rPr>
        <w:t>м клетка, составляющая тело про</w:t>
      </w:r>
      <w:r w:rsidRPr="00E65BE6">
        <w:rPr>
          <w:rFonts w:ascii="Times New Roman" w:hAnsi="Times New Roman"/>
          <w:bCs/>
          <w:sz w:val="24"/>
          <w:szCs w:val="24"/>
        </w:rPr>
        <w:t>стейшего, принципиально отличается</w:t>
      </w:r>
      <w:r>
        <w:rPr>
          <w:rFonts w:ascii="Times New Roman" w:hAnsi="Times New Roman"/>
          <w:bCs/>
          <w:sz w:val="24"/>
          <w:szCs w:val="24"/>
        </w:rPr>
        <w:t xml:space="preserve"> от клеток многоклеточного орга</w:t>
      </w:r>
      <w:r w:rsidRPr="00E65BE6">
        <w:rPr>
          <w:rFonts w:ascii="Times New Roman" w:hAnsi="Times New Roman"/>
          <w:bCs/>
          <w:sz w:val="24"/>
          <w:szCs w:val="24"/>
        </w:rPr>
        <w:t>низма.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Каждое простейшее обладает всеми свойствами целого организма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физиологически ему соответствует. Поэтому более удачным с этой точки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зрения является определение простейших как организмов на клеточном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 xml:space="preserve">уровне, так как здесь подчеркивается сочетание в их организации строения клетки и организма. У простейших </w:t>
      </w:r>
      <w:r>
        <w:rPr>
          <w:rFonts w:ascii="Times New Roman" w:hAnsi="Times New Roman"/>
          <w:bCs/>
          <w:sz w:val="24"/>
          <w:szCs w:val="24"/>
        </w:rPr>
        <w:t>отдельные участки клетки специа</w:t>
      </w:r>
      <w:r w:rsidRPr="00E65BE6">
        <w:rPr>
          <w:rFonts w:ascii="Times New Roman" w:hAnsi="Times New Roman"/>
          <w:bCs/>
          <w:sz w:val="24"/>
          <w:szCs w:val="24"/>
        </w:rPr>
        <w:t>лизированы и выполняют определенную функцию. Эти структуры клетки,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 xml:space="preserve">имеющие специфическое строение </w:t>
      </w:r>
      <w:r>
        <w:rPr>
          <w:rFonts w:ascii="Times New Roman" w:hAnsi="Times New Roman"/>
          <w:bCs/>
          <w:sz w:val="24"/>
          <w:szCs w:val="24"/>
        </w:rPr>
        <w:t>и выполняющие определенную функ</w:t>
      </w:r>
      <w:r w:rsidRPr="00E65BE6">
        <w:rPr>
          <w:rFonts w:ascii="Times New Roman" w:hAnsi="Times New Roman"/>
          <w:bCs/>
          <w:sz w:val="24"/>
          <w:szCs w:val="24"/>
        </w:rPr>
        <w:t>цию, получили название органоидов, или органелл.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У простейших имеются органоиды</w:t>
      </w:r>
      <w:r>
        <w:rPr>
          <w:rFonts w:ascii="Times New Roman" w:hAnsi="Times New Roman"/>
          <w:bCs/>
          <w:sz w:val="24"/>
          <w:szCs w:val="24"/>
        </w:rPr>
        <w:t xml:space="preserve"> движения, питания, деления, за</w:t>
      </w:r>
      <w:r w:rsidRPr="00E65BE6">
        <w:rPr>
          <w:rFonts w:ascii="Times New Roman" w:hAnsi="Times New Roman"/>
          <w:bCs/>
          <w:sz w:val="24"/>
          <w:szCs w:val="24"/>
        </w:rPr>
        <w:t>щиты и др. Органоидами движения у простейших являются временные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или постоянные образования в виде псевдоподий, жгутиков и ресничек.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Органоидами питания служат ротовое отверстие, или глотка, или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пищеварительная вакуоль. Последняя</w:t>
      </w:r>
      <w:r>
        <w:rPr>
          <w:rFonts w:ascii="Times New Roman" w:hAnsi="Times New Roman"/>
          <w:bCs/>
          <w:sz w:val="24"/>
          <w:szCs w:val="24"/>
        </w:rPr>
        <w:t xml:space="preserve"> представляет собой каплю жидко</w:t>
      </w:r>
      <w:r w:rsidRPr="00E65BE6">
        <w:rPr>
          <w:rFonts w:ascii="Times New Roman" w:hAnsi="Times New Roman"/>
          <w:bCs/>
          <w:sz w:val="24"/>
          <w:szCs w:val="24"/>
        </w:rPr>
        <w:t>сти, содержащую пищеварительные</w:t>
      </w:r>
      <w:r>
        <w:rPr>
          <w:rFonts w:ascii="Times New Roman" w:hAnsi="Times New Roman"/>
          <w:bCs/>
          <w:sz w:val="24"/>
          <w:szCs w:val="24"/>
        </w:rPr>
        <w:t xml:space="preserve"> ферменты. Органом выделения яв</w:t>
      </w:r>
      <w:r w:rsidRPr="00E65BE6">
        <w:rPr>
          <w:rFonts w:ascii="Times New Roman" w:hAnsi="Times New Roman"/>
          <w:bCs/>
          <w:sz w:val="24"/>
          <w:szCs w:val="24"/>
        </w:rPr>
        <w:t xml:space="preserve">ляется сократительная вакуоль. Она </w:t>
      </w:r>
      <w:r>
        <w:rPr>
          <w:rFonts w:ascii="Times New Roman" w:hAnsi="Times New Roman"/>
          <w:bCs/>
          <w:sz w:val="24"/>
          <w:szCs w:val="24"/>
        </w:rPr>
        <w:t>представляет собой небольшой пу</w:t>
      </w:r>
      <w:r w:rsidRPr="00E65BE6">
        <w:rPr>
          <w:rFonts w:ascii="Times New Roman" w:hAnsi="Times New Roman"/>
          <w:bCs/>
          <w:sz w:val="24"/>
          <w:szCs w:val="24"/>
        </w:rPr>
        <w:t>зырек жидкости, который периодически сокращается, выбр</w:t>
      </w:r>
      <w:r>
        <w:rPr>
          <w:rFonts w:ascii="Times New Roman" w:hAnsi="Times New Roman"/>
          <w:bCs/>
          <w:sz w:val="24"/>
          <w:szCs w:val="24"/>
        </w:rPr>
        <w:t>асывая жид</w:t>
      </w:r>
      <w:r w:rsidRPr="00E65BE6">
        <w:rPr>
          <w:rFonts w:ascii="Times New Roman" w:hAnsi="Times New Roman"/>
          <w:bCs/>
          <w:sz w:val="24"/>
          <w:szCs w:val="24"/>
        </w:rPr>
        <w:t>кость наружу, и вновь наполняется. Наполнение и сжатие происходят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ритмически. Через сократительную вакуоль удаляются излишняя вода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жидкие продукты диссимиляции.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Многие простейшие, кроме перечисленных выше органоидов, имеют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также органоиды защиты, светочувствительные, скелетные и опорные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образования. В связи с этим организация их значительно усложняется.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Поэтому термин «простейшие» в нас</w:t>
      </w:r>
      <w:r>
        <w:rPr>
          <w:rFonts w:ascii="Times New Roman" w:hAnsi="Times New Roman"/>
          <w:bCs/>
          <w:sz w:val="24"/>
          <w:szCs w:val="24"/>
        </w:rPr>
        <w:t>тоящее время следует считать до</w:t>
      </w:r>
      <w:r w:rsidRPr="00E65BE6">
        <w:rPr>
          <w:rFonts w:ascii="Times New Roman" w:hAnsi="Times New Roman"/>
          <w:bCs/>
          <w:sz w:val="24"/>
          <w:szCs w:val="24"/>
        </w:rPr>
        <w:t>вольно условным.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Лимфатическая система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E65BE6">
        <w:rPr>
          <w:rFonts w:ascii="Times New Roman" w:hAnsi="Times New Roman"/>
          <w:bCs/>
          <w:sz w:val="24"/>
          <w:szCs w:val="24"/>
        </w:rPr>
        <w:t>Лимфатическая система представляет со</w:t>
      </w:r>
      <w:r>
        <w:rPr>
          <w:rFonts w:ascii="Times New Roman" w:hAnsi="Times New Roman"/>
          <w:bCs/>
          <w:sz w:val="24"/>
          <w:szCs w:val="24"/>
        </w:rPr>
        <w:t>бой систему лимфатиче</w:t>
      </w:r>
      <w:r w:rsidRPr="00E65BE6">
        <w:rPr>
          <w:rFonts w:ascii="Times New Roman" w:hAnsi="Times New Roman"/>
          <w:bCs/>
          <w:sz w:val="24"/>
          <w:szCs w:val="24"/>
        </w:rPr>
        <w:t xml:space="preserve">ских сосудов и лимфатических узлов, </w:t>
      </w:r>
      <w:r>
        <w:rPr>
          <w:rFonts w:ascii="Times New Roman" w:hAnsi="Times New Roman"/>
          <w:bCs/>
          <w:sz w:val="24"/>
          <w:szCs w:val="24"/>
        </w:rPr>
        <w:t>по которым движется лимфа по на</w:t>
      </w:r>
      <w:r w:rsidRPr="00E65BE6">
        <w:rPr>
          <w:rFonts w:ascii="Times New Roman" w:hAnsi="Times New Roman"/>
          <w:bCs/>
          <w:sz w:val="24"/>
          <w:szCs w:val="24"/>
        </w:rPr>
        <w:t>правлению к сердцу. В состав лимфы входят плазма и белые кровяные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тельца. На воздухе лимфа свертываетс</w:t>
      </w:r>
      <w:r>
        <w:rPr>
          <w:rFonts w:ascii="Times New Roman" w:hAnsi="Times New Roman"/>
          <w:bCs/>
          <w:sz w:val="24"/>
          <w:szCs w:val="24"/>
        </w:rPr>
        <w:t>я. Она является средой, из кото</w:t>
      </w:r>
      <w:r w:rsidRPr="00E65BE6">
        <w:rPr>
          <w:rFonts w:ascii="Times New Roman" w:hAnsi="Times New Roman"/>
          <w:bCs/>
          <w:sz w:val="24"/>
          <w:szCs w:val="24"/>
        </w:rPr>
        <w:t>рой клетки организма получают питание. Одновременно она является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средой, в которую эти клетки выделяю</w:t>
      </w:r>
      <w:r>
        <w:rPr>
          <w:rFonts w:ascii="Times New Roman" w:hAnsi="Times New Roman"/>
          <w:bCs/>
          <w:sz w:val="24"/>
          <w:szCs w:val="24"/>
        </w:rPr>
        <w:t>т продукты обмена веществ. Плаз</w:t>
      </w:r>
      <w:r w:rsidRPr="00E65BE6">
        <w:rPr>
          <w:rFonts w:ascii="Times New Roman" w:hAnsi="Times New Roman"/>
          <w:bCs/>
          <w:sz w:val="24"/>
          <w:szCs w:val="24"/>
        </w:rPr>
        <w:t xml:space="preserve">ма лимфы образуется в основном из </w:t>
      </w:r>
      <w:r>
        <w:rPr>
          <w:rFonts w:ascii="Times New Roman" w:hAnsi="Times New Roman"/>
          <w:bCs/>
          <w:sz w:val="24"/>
          <w:szCs w:val="24"/>
        </w:rPr>
        <w:t>плазмы крови благодаря проницае</w:t>
      </w:r>
      <w:r w:rsidRPr="00E65BE6">
        <w:rPr>
          <w:rFonts w:ascii="Times New Roman" w:hAnsi="Times New Roman"/>
          <w:bCs/>
          <w:sz w:val="24"/>
          <w:szCs w:val="24"/>
        </w:rPr>
        <w:t>мости стенок капилляров кровеносной системы.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Лимфа движется гораздо медленнее, чем кровь. Движению лимфы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способствуют особенности строения лимфатических сосудов. Эти сосуды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очень тонки. Лимфатические сосуды в</w:t>
      </w:r>
      <w:r>
        <w:rPr>
          <w:rFonts w:ascii="Times New Roman" w:hAnsi="Times New Roman"/>
          <w:bCs/>
          <w:sz w:val="24"/>
          <w:szCs w:val="24"/>
        </w:rPr>
        <w:t>падают в лимфатические узлы, ко</w:t>
      </w:r>
      <w:r w:rsidRPr="00E65BE6">
        <w:rPr>
          <w:rFonts w:ascii="Times New Roman" w:hAnsi="Times New Roman"/>
          <w:bCs/>
          <w:sz w:val="24"/>
          <w:szCs w:val="24"/>
        </w:rPr>
        <w:t>торые располагаются по ходу этих с</w:t>
      </w:r>
      <w:r>
        <w:rPr>
          <w:rFonts w:ascii="Times New Roman" w:hAnsi="Times New Roman"/>
          <w:bCs/>
          <w:sz w:val="24"/>
          <w:szCs w:val="24"/>
        </w:rPr>
        <w:t>осудов. Лимфатические узлы пред</w:t>
      </w:r>
      <w:r w:rsidRPr="00E65BE6">
        <w:rPr>
          <w:rFonts w:ascii="Times New Roman" w:hAnsi="Times New Roman"/>
          <w:bCs/>
          <w:sz w:val="24"/>
          <w:szCs w:val="24"/>
        </w:rPr>
        <w:t>ставляют собой скопление лимфоидной ткани и имеют оболочку. Лимфа,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протекая по щелям лимфатических узлов, обогащается лимфоцитами.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Наиболее крупным лимфатическ</w:t>
      </w:r>
      <w:r>
        <w:rPr>
          <w:rFonts w:ascii="Times New Roman" w:hAnsi="Times New Roman"/>
          <w:bCs/>
          <w:sz w:val="24"/>
          <w:szCs w:val="24"/>
        </w:rPr>
        <w:t>им сосудом является грудной про</w:t>
      </w:r>
      <w:r w:rsidRPr="00E65BE6">
        <w:rPr>
          <w:rFonts w:ascii="Times New Roman" w:hAnsi="Times New Roman"/>
          <w:bCs/>
          <w:sz w:val="24"/>
          <w:szCs w:val="24"/>
        </w:rPr>
        <w:t>ток. Он собирает лимфу от трех четвертей тела. Грудной проток берет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свое начало на уровне первого поясничного позвонка. Его начальный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участок расширен и представляет собой «цистерну». В эту «цистерну»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впадают три лимфатических сосуда, а также непарный кишечный проток.</w:t>
      </w:r>
    </w:p>
    <w:p w:rsidR="00902B1B" w:rsidRPr="00E65BE6" w:rsidRDefault="00902B1B" w:rsidP="00E65B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5BE6">
        <w:rPr>
          <w:rFonts w:ascii="Times New Roman" w:hAnsi="Times New Roman"/>
          <w:bCs/>
          <w:sz w:val="24"/>
          <w:szCs w:val="24"/>
        </w:rPr>
        <w:t>Он собирает лимфу от кишок. Центральная нервная система (спинной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головной мозг) не имеет лимфатических узлов. Находящаяся в области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этой системы жидкость не содержит форменных элементов лимфы. 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5BE6">
        <w:rPr>
          <w:rFonts w:ascii="Times New Roman" w:hAnsi="Times New Roman"/>
          <w:bCs/>
          <w:sz w:val="24"/>
          <w:szCs w:val="24"/>
        </w:rPr>
        <w:t>носит название спинномозговой жидкости.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E65BE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5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ВЫРАЖЕНИЕ КЛАССИФИКАЦИИ ПРЕДМЕТОВ И ЯВЛЕНИЙ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различают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различается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делят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 на что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делится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на что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Различают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три основные формы существования живой материи.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Клеточное строение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Различают </w:t>
      </w:r>
      <w:r w:rsidRPr="00FE6E59">
        <w:rPr>
          <w:rFonts w:ascii="Times New Roman" w:hAnsi="Times New Roman"/>
          <w:bCs/>
          <w:sz w:val="24"/>
          <w:szCs w:val="24"/>
        </w:rPr>
        <w:t>три основные формы, в которых может находиться живое: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доклеточную, неклеточную и клеточную.</w:t>
      </w:r>
      <w:r>
        <w:rPr>
          <w:rFonts w:ascii="Times New Roman" w:hAnsi="Times New Roman"/>
          <w:bCs/>
          <w:sz w:val="24"/>
          <w:szCs w:val="24"/>
        </w:rPr>
        <w:t xml:space="preserve"> Клеточное строение имеют живот</w:t>
      </w:r>
      <w:r w:rsidRPr="00FE6E59">
        <w:rPr>
          <w:rFonts w:ascii="Times New Roman" w:hAnsi="Times New Roman"/>
          <w:bCs/>
          <w:sz w:val="24"/>
          <w:szCs w:val="24"/>
        </w:rPr>
        <w:t xml:space="preserve">ные и растительные организмы. Их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делят </w:t>
      </w:r>
      <w:r w:rsidRPr="00FE6E59">
        <w:rPr>
          <w:rFonts w:ascii="Times New Roman" w:hAnsi="Times New Roman"/>
          <w:bCs/>
          <w:sz w:val="24"/>
          <w:szCs w:val="24"/>
        </w:rPr>
        <w:t>на организмы одноклеточные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многоклеточные. Многоклеточный организм не является простой суммой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клеток, а представляет собой единую сложную систему различных клеток. По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 xml:space="preserve">форме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различают </w:t>
      </w:r>
      <w:r w:rsidRPr="00FE6E59">
        <w:rPr>
          <w:rFonts w:ascii="Times New Roman" w:hAnsi="Times New Roman"/>
          <w:bCs/>
          <w:sz w:val="24"/>
          <w:szCs w:val="24"/>
        </w:rPr>
        <w:t>клетки шаровидные, овальные, кубические</w:t>
      </w:r>
      <w:r>
        <w:rPr>
          <w:rFonts w:ascii="Times New Roman" w:hAnsi="Times New Roman"/>
          <w:bCs/>
          <w:sz w:val="24"/>
          <w:szCs w:val="24"/>
        </w:rPr>
        <w:t>, призматиче</w:t>
      </w:r>
      <w:r w:rsidRPr="00FE6E59">
        <w:rPr>
          <w:rFonts w:ascii="Times New Roman" w:hAnsi="Times New Roman"/>
          <w:bCs/>
          <w:sz w:val="24"/>
          <w:szCs w:val="24"/>
        </w:rPr>
        <w:t xml:space="preserve">ские, нитчатые и т. п. Клетки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разделяют </w:t>
      </w:r>
      <w:r w:rsidRPr="00FE6E59">
        <w:rPr>
          <w:rFonts w:ascii="Times New Roman" w:hAnsi="Times New Roman"/>
          <w:bCs/>
          <w:sz w:val="24"/>
          <w:szCs w:val="24"/>
        </w:rPr>
        <w:t>на группы по величине, а также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зависимости от функции, которую они выполняют в организме.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Задания к тексту: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E6E59">
        <w:rPr>
          <w:rFonts w:ascii="Times New Roman" w:hAnsi="Times New Roman"/>
          <w:b/>
          <w:bCs/>
          <w:sz w:val="24"/>
          <w:szCs w:val="24"/>
        </w:rPr>
        <w:t>1. Ответьте на вопросы.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 xml:space="preserve">1. На какие группы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делят </w:t>
      </w:r>
      <w:r w:rsidRPr="00FE6E59">
        <w:rPr>
          <w:rFonts w:ascii="Times New Roman" w:hAnsi="Times New Roman"/>
          <w:bCs/>
          <w:sz w:val="24"/>
          <w:szCs w:val="24"/>
        </w:rPr>
        <w:t>организмы по их строению?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 xml:space="preserve">2. Какие группы клеток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различают </w:t>
      </w:r>
      <w:r w:rsidRPr="00FE6E59">
        <w:rPr>
          <w:rFonts w:ascii="Times New Roman" w:hAnsi="Times New Roman"/>
          <w:bCs/>
          <w:sz w:val="24"/>
          <w:szCs w:val="24"/>
        </w:rPr>
        <w:t>по форме?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 xml:space="preserve">3. В зависимости от чего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разделяют </w:t>
      </w:r>
      <w:r w:rsidRPr="00FE6E59">
        <w:rPr>
          <w:rFonts w:ascii="Times New Roman" w:hAnsi="Times New Roman"/>
          <w:bCs/>
          <w:sz w:val="24"/>
          <w:szCs w:val="24"/>
        </w:rPr>
        <w:t>клетки на группы?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E6E59">
        <w:rPr>
          <w:rFonts w:ascii="Times New Roman" w:hAnsi="Times New Roman"/>
          <w:b/>
          <w:bCs/>
          <w:sz w:val="24"/>
          <w:szCs w:val="24"/>
        </w:rPr>
        <w:t xml:space="preserve">2. Перестройте вопросы, употребляя выделенные глаголы с частицей </w:t>
      </w:r>
      <w:r w:rsidRPr="00FE6E59">
        <w:rPr>
          <w:rFonts w:ascii="Times New Roman" w:hAnsi="Times New Roman"/>
          <w:b/>
          <w:bCs/>
          <w:i/>
          <w:iCs/>
          <w:sz w:val="24"/>
          <w:szCs w:val="24"/>
        </w:rPr>
        <w:t>-ся</w:t>
      </w:r>
      <w:r w:rsidRPr="00FE6E59">
        <w:rPr>
          <w:rFonts w:ascii="Times New Roman" w:hAnsi="Times New Roman"/>
          <w:b/>
          <w:bCs/>
          <w:sz w:val="24"/>
          <w:szCs w:val="24"/>
        </w:rPr>
        <w:t>. Ответьте на них.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E6E59">
        <w:rPr>
          <w:rFonts w:ascii="Times New Roman" w:hAnsi="Times New Roman"/>
          <w:b/>
          <w:bCs/>
          <w:sz w:val="24"/>
          <w:szCs w:val="24"/>
        </w:rPr>
        <w:t>3. Перескажите текст, сохраняя выделенные глаголы.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3817BD">
        <w:rPr>
          <w:rFonts w:ascii="Times New Roman" w:hAnsi="Times New Roman"/>
          <w:b/>
          <w:bCs/>
          <w:sz w:val="24"/>
          <w:szCs w:val="24"/>
        </w:rPr>
        <w:t>. Услышанные предложения проговорите по образцу.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FE6E59">
        <w:rPr>
          <w:rFonts w:ascii="Times New Roman" w:hAnsi="Times New Roman"/>
          <w:bCs/>
          <w:sz w:val="24"/>
          <w:szCs w:val="24"/>
        </w:rPr>
        <w:t xml:space="preserve">Тип простейших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делится </w:t>
      </w:r>
      <w:r w:rsidRPr="00FE6E59">
        <w:rPr>
          <w:rFonts w:ascii="Times New Roman" w:hAnsi="Times New Roman"/>
          <w:bCs/>
          <w:sz w:val="24"/>
          <w:szCs w:val="24"/>
        </w:rPr>
        <w:t xml:space="preserve">на 4 класса. - Тип простейших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делят </w:t>
      </w:r>
      <w:r w:rsidRPr="00FE6E59">
        <w:rPr>
          <w:rFonts w:ascii="Times New Roman" w:hAnsi="Times New Roman"/>
          <w:bCs/>
          <w:sz w:val="24"/>
          <w:szCs w:val="24"/>
        </w:rPr>
        <w:t>на 4 класса.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1. Весь животный мир делится на две неравные части - одноклеточные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многоклеточные организмы.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2. Вся нервная система делится на ряд отделов.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3. Рефлексы разделяются на условные и безусловные.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 xml:space="preserve">4. Нервная система делится на две </w:t>
      </w:r>
      <w:r>
        <w:rPr>
          <w:rFonts w:ascii="Times New Roman" w:hAnsi="Times New Roman"/>
          <w:bCs/>
          <w:sz w:val="24"/>
          <w:szCs w:val="24"/>
        </w:rPr>
        <w:t>части: центральную и перифериче</w:t>
      </w:r>
      <w:r w:rsidRPr="00FE6E59">
        <w:rPr>
          <w:rFonts w:ascii="Times New Roman" w:hAnsi="Times New Roman"/>
          <w:bCs/>
          <w:sz w:val="24"/>
          <w:szCs w:val="24"/>
        </w:rPr>
        <w:t>скую.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5. Водные животные разделяются на три биологические группы: бентос,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планктон и нектон.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3817BD">
        <w:rPr>
          <w:rFonts w:ascii="Times New Roman" w:hAnsi="Times New Roman"/>
          <w:b/>
          <w:bCs/>
          <w:sz w:val="24"/>
          <w:szCs w:val="24"/>
        </w:rPr>
        <w:t>. Распространите предложения указанием на п</w:t>
      </w:r>
      <w:r>
        <w:rPr>
          <w:rFonts w:ascii="Times New Roman" w:hAnsi="Times New Roman"/>
          <w:b/>
          <w:bCs/>
          <w:sz w:val="24"/>
          <w:szCs w:val="24"/>
        </w:rPr>
        <w:t>ризнак де</w:t>
      </w:r>
      <w:r w:rsidRPr="003817BD">
        <w:rPr>
          <w:rFonts w:ascii="Times New Roman" w:hAnsi="Times New Roman"/>
          <w:b/>
          <w:bCs/>
          <w:sz w:val="24"/>
          <w:szCs w:val="24"/>
        </w:rPr>
        <w:t>ления (по+дат. п.).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FE6E59">
        <w:rPr>
          <w:rFonts w:ascii="Times New Roman" w:hAnsi="Times New Roman"/>
          <w:bCs/>
          <w:sz w:val="24"/>
          <w:szCs w:val="24"/>
        </w:rPr>
        <w:t xml:space="preserve">(Состав) соли _______делятся на средние, кислые, основные. -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По составу </w:t>
      </w:r>
      <w:r w:rsidRPr="00FE6E59">
        <w:rPr>
          <w:rFonts w:ascii="Times New Roman" w:hAnsi="Times New Roman"/>
          <w:bCs/>
          <w:sz w:val="24"/>
          <w:szCs w:val="24"/>
        </w:rPr>
        <w:t>соли делятся на средние, кислые, основные.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1. (Форма) различают короткие, плоские и смешанные кости. Различают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круглые, овальные и шаровидные клетки. Ра</w:t>
      </w:r>
      <w:r>
        <w:rPr>
          <w:rFonts w:ascii="Times New Roman" w:hAnsi="Times New Roman"/>
          <w:bCs/>
          <w:sz w:val="24"/>
          <w:szCs w:val="24"/>
        </w:rPr>
        <w:t>зличают плоские, круглые и коль</w:t>
      </w:r>
      <w:r w:rsidRPr="00FE6E59">
        <w:rPr>
          <w:rFonts w:ascii="Times New Roman" w:hAnsi="Times New Roman"/>
          <w:bCs/>
          <w:sz w:val="24"/>
          <w:szCs w:val="24"/>
        </w:rPr>
        <w:t>чатые черви.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2. (Величина) клетки делят (-ся) на макроклетки и микроклетки. Звезды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делят (-ся) на 6 групп, или звездных величин.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3. (Строение) организмы разделяют (-</w:t>
      </w:r>
      <w:r>
        <w:rPr>
          <w:rFonts w:ascii="Times New Roman" w:hAnsi="Times New Roman"/>
          <w:bCs/>
          <w:sz w:val="24"/>
          <w:szCs w:val="24"/>
        </w:rPr>
        <w:t>ся) на одноклеточные и многокле</w:t>
      </w:r>
      <w:r w:rsidRPr="00FE6E59">
        <w:rPr>
          <w:rFonts w:ascii="Times New Roman" w:hAnsi="Times New Roman"/>
          <w:bCs/>
          <w:sz w:val="24"/>
          <w:szCs w:val="24"/>
        </w:rPr>
        <w:t>точные. Водоросли разделяют (-ся) на 6 групп.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4. (Тип ассимиляции) различают (-ся) две основные группы организмов: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автотрофные и гетеротрофные организмы.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5. (Особенности организации) водоросли разделяют (-ся) на 6 групп.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6. (Форма и строение) черви подразделяют (-ся) на 2 большие группы: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круглые и плоские.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7. Кости подразделяют (-ся) на трубчатые и губчатые.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8. Организмы подразделяют (-ся) на несколько типов.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9. (Форма, строение и функция) клетки к</w:t>
      </w:r>
      <w:r>
        <w:rPr>
          <w:rFonts w:ascii="Times New Roman" w:hAnsi="Times New Roman"/>
          <w:bCs/>
          <w:sz w:val="24"/>
          <w:szCs w:val="24"/>
        </w:rPr>
        <w:t>рови разделяют(-ся) на эритроци</w:t>
      </w:r>
      <w:r w:rsidRPr="00FE6E59">
        <w:rPr>
          <w:rFonts w:ascii="Times New Roman" w:hAnsi="Times New Roman"/>
          <w:bCs/>
          <w:sz w:val="24"/>
          <w:szCs w:val="24"/>
        </w:rPr>
        <w:t>ты, лейкоциты и тромбоциты.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Составьте предложения с глаголами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делить(-ся), разде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лять(-ся), подразделять(-ся), различать (-ся).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4. Предложения из заданий </w:t>
      </w:r>
      <w:r>
        <w:rPr>
          <w:rFonts w:ascii="Times New Roman" w:hAnsi="Times New Roman"/>
          <w:b/>
          <w:bCs/>
          <w:sz w:val="24"/>
          <w:szCs w:val="24"/>
        </w:rPr>
        <w:t>2,3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 замените по образцу.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FE6E59">
        <w:rPr>
          <w:rFonts w:ascii="Times New Roman" w:hAnsi="Times New Roman"/>
          <w:bCs/>
          <w:sz w:val="24"/>
          <w:szCs w:val="24"/>
        </w:rPr>
        <w:t xml:space="preserve">Соли делятся на средние, кислые и основные. —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>В зависимости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от состава </w:t>
      </w:r>
      <w:r w:rsidRPr="00FE6E59">
        <w:rPr>
          <w:rFonts w:ascii="Times New Roman" w:hAnsi="Times New Roman"/>
          <w:bCs/>
          <w:sz w:val="24"/>
          <w:szCs w:val="24"/>
        </w:rPr>
        <w:t>соли делятся на средние, кислые, основные.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5</w:t>
      </w:r>
      <w:r w:rsidRPr="003817BD">
        <w:rPr>
          <w:rFonts w:ascii="Times New Roman" w:hAnsi="Times New Roman"/>
          <w:b/>
          <w:bCs/>
          <w:sz w:val="24"/>
          <w:szCs w:val="24"/>
        </w:rPr>
        <w:t>. Прочитайте микротексты. Выделите основную мысль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текста, указав основание классификации объектов. Запишите полученные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предложения.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1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Все клетки делятся на три группы: прокариотные, мезокариотные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эукариотные. Термин «прокариота» о</w:t>
      </w:r>
      <w:r>
        <w:rPr>
          <w:rFonts w:ascii="Times New Roman" w:hAnsi="Times New Roman"/>
          <w:bCs/>
          <w:sz w:val="24"/>
          <w:szCs w:val="24"/>
        </w:rPr>
        <w:t>значает «доядерный», в «эукарио</w:t>
      </w:r>
      <w:r w:rsidRPr="00FE6E59">
        <w:rPr>
          <w:rFonts w:ascii="Times New Roman" w:hAnsi="Times New Roman"/>
          <w:bCs/>
          <w:sz w:val="24"/>
          <w:szCs w:val="24"/>
        </w:rPr>
        <w:t xml:space="preserve">та» – «имеющий настоящее ядро». </w:t>
      </w:r>
      <w:r>
        <w:rPr>
          <w:rFonts w:ascii="Times New Roman" w:hAnsi="Times New Roman"/>
          <w:bCs/>
          <w:sz w:val="24"/>
          <w:szCs w:val="24"/>
        </w:rPr>
        <w:t>Мезокариоты занимают промежуточ</w:t>
      </w:r>
      <w:r w:rsidRPr="00FE6E59">
        <w:rPr>
          <w:rFonts w:ascii="Times New Roman" w:hAnsi="Times New Roman"/>
          <w:bCs/>
          <w:sz w:val="24"/>
          <w:szCs w:val="24"/>
        </w:rPr>
        <w:t>ное положение и имеют хорошо развитый поверхностный аппарат ядра.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К прокариотам относятся циано</w:t>
      </w:r>
      <w:r>
        <w:rPr>
          <w:rFonts w:ascii="Times New Roman" w:hAnsi="Times New Roman"/>
          <w:bCs/>
          <w:sz w:val="24"/>
          <w:szCs w:val="24"/>
        </w:rPr>
        <w:t>бактерии, или сине-зеленый водо</w:t>
      </w:r>
      <w:r w:rsidRPr="00FE6E59">
        <w:rPr>
          <w:rFonts w:ascii="Times New Roman" w:hAnsi="Times New Roman"/>
          <w:bCs/>
          <w:sz w:val="24"/>
          <w:szCs w:val="24"/>
        </w:rPr>
        <w:t>росли. Основное отличие прокариотических клеток от эукариотических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заключается в том, что их ДНК не орг</w:t>
      </w:r>
      <w:r>
        <w:rPr>
          <w:rFonts w:ascii="Times New Roman" w:hAnsi="Times New Roman"/>
          <w:bCs/>
          <w:sz w:val="24"/>
          <w:szCs w:val="24"/>
        </w:rPr>
        <w:t>анизована в хромосомы и не окру</w:t>
      </w:r>
      <w:r w:rsidRPr="00FE6E59">
        <w:rPr>
          <w:rFonts w:ascii="Times New Roman" w:hAnsi="Times New Roman"/>
          <w:bCs/>
          <w:sz w:val="24"/>
          <w:szCs w:val="24"/>
        </w:rPr>
        <w:t>жена мембраной.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Эукариотические клетки разделен</w:t>
      </w:r>
      <w:r>
        <w:rPr>
          <w:rFonts w:ascii="Times New Roman" w:hAnsi="Times New Roman"/>
          <w:bCs/>
          <w:sz w:val="24"/>
          <w:szCs w:val="24"/>
        </w:rPr>
        <w:t>ы на отдельные компартменты (от</w:t>
      </w:r>
      <w:r w:rsidRPr="00FE6E59">
        <w:rPr>
          <w:rFonts w:ascii="Times New Roman" w:hAnsi="Times New Roman"/>
          <w:bCs/>
          <w:sz w:val="24"/>
          <w:szCs w:val="24"/>
        </w:rPr>
        <w:t>секи). ДНК, связанная с белком, организована в</w:t>
      </w:r>
      <w:r>
        <w:rPr>
          <w:rFonts w:ascii="Times New Roman" w:hAnsi="Times New Roman"/>
          <w:bCs/>
          <w:sz w:val="24"/>
          <w:szCs w:val="24"/>
        </w:rPr>
        <w:t xml:space="preserve"> хромосомы, которые рас</w:t>
      </w:r>
      <w:r w:rsidRPr="00FE6E59">
        <w:rPr>
          <w:rFonts w:ascii="Times New Roman" w:hAnsi="Times New Roman"/>
          <w:bCs/>
          <w:sz w:val="24"/>
          <w:szCs w:val="24"/>
        </w:rPr>
        <w:t>полагаются в ядре, окруженном дв</w:t>
      </w:r>
      <w:r>
        <w:rPr>
          <w:rFonts w:ascii="Times New Roman" w:hAnsi="Times New Roman"/>
          <w:bCs/>
          <w:sz w:val="24"/>
          <w:szCs w:val="24"/>
        </w:rPr>
        <w:t>ойной мембраной (ядерной оболоч</w:t>
      </w:r>
      <w:r w:rsidRPr="00FE6E59">
        <w:rPr>
          <w:rFonts w:ascii="Times New Roman" w:hAnsi="Times New Roman"/>
          <w:bCs/>
          <w:sz w:val="24"/>
          <w:szCs w:val="24"/>
        </w:rPr>
        <w:t>кой). Эукариотические клетки обычно крупнее прокариотических.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2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Пластиды подразделяются на х</w:t>
      </w:r>
      <w:r>
        <w:rPr>
          <w:rFonts w:ascii="Times New Roman" w:hAnsi="Times New Roman"/>
          <w:bCs/>
          <w:sz w:val="24"/>
          <w:szCs w:val="24"/>
        </w:rPr>
        <w:t>лоропласты, лейкопласты и хромо</w:t>
      </w:r>
      <w:r w:rsidRPr="00FE6E59">
        <w:rPr>
          <w:rFonts w:ascii="Times New Roman" w:hAnsi="Times New Roman"/>
          <w:bCs/>
          <w:sz w:val="24"/>
          <w:szCs w:val="24"/>
        </w:rPr>
        <w:t>пласты, которые представляют собой ряд взаимных превращений одного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вида пластид в другой. Пластиды обнаруживаются во всех тканях высших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растений, но функционирующие хлоро</w:t>
      </w:r>
      <w:r>
        <w:rPr>
          <w:rFonts w:ascii="Times New Roman" w:hAnsi="Times New Roman"/>
          <w:bCs/>
          <w:sz w:val="24"/>
          <w:szCs w:val="24"/>
        </w:rPr>
        <w:t>пласты присутствуют в фотосинте</w:t>
      </w:r>
      <w:r w:rsidRPr="00FE6E59">
        <w:rPr>
          <w:rFonts w:ascii="Times New Roman" w:hAnsi="Times New Roman"/>
          <w:bCs/>
          <w:sz w:val="24"/>
          <w:szCs w:val="24"/>
        </w:rPr>
        <w:t>зирующих тканях. Хлоропласты имеют зеленый цвет, обусловленный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присутствием хлорофилла. Лейкопласты бесцветны. Хромопласты, в которых хлорофилл маскируется большим количеством каротиноидов,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имеют красный, желтый или оранжевый цвет.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3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В клетках эукариот различают две разновидности рибосом: рибособы собственно цитоплазмы и рибосомы, находящиеся в таких клеточных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органоидах, как митохондрии и хлоропласты.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Материал для ответа: </w:t>
      </w:r>
      <w:r w:rsidRPr="00FE6E59">
        <w:rPr>
          <w:rFonts w:ascii="Times New Roman" w:hAnsi="Times New Roman"/>
          <w:bCs/>
          <w:sz w:val="24"/>
          <w:szCs w:val="24"/>
        </w:rPr>
        <w:t>характер организации ядерного аппарата;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пигментный состав; локализация.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Используя материал задания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, расскажите о классификации клеток, пластид, рибосом. </w:t>
      </w:r>
      <w:r w:rsidRPr="00FE6E59">
        <w:rPr>
          <w:rFonts w:ascii="Times New Roman" w:hAnsi="Times New Roman"/>
          <w:bCs/>
          <w:sz w:val="24"/>
          <w:szCs w:val="24"/>
        </w:rPr>
        <w:t xml:space="preserve">В рассказе употребите глаголы </w:t>
      </w:r>
      <w:r w:rsidRPr="00FE6E59">
        <w:rPr>
          <w:rFonts w:ascii="Times New Roman" w:hAnsi="Times New Roman"/>
          <w:bCs/>
          <w:i/>
          <w:iCs/>
          <w:sz w:val="24"/>
          <w:szCs w:val="24"/>
        </w:rPr>
        <w:t>делить(-ся), разделять(-ся), подразделять(-ся), различать (-ся).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3817BD">
        <w:rPr>
          <w:rFonts w:ascii="Times New Roman" w:hAnsi="Times New Roman"/>
          <w:b/>
          <w:bCs/>
          <w:sz w:val="24"/>
          <w:szCs w:val="24"/>
        </w:rPr>
        <w:t>. Раскройте скобки. Запишите полученный вариант.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1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Наружная и внутренняя мембраны митохондрий различаются по (</w:t>
      </w:r>
      <w:r>
        <w:rPr>
          <w:rFonts w:ascii="Times New Roman" w:hAnsi="Times New Roman"/>
          <w:bCs/>
          <w:sz w:val="24"/>
          <w:szCs w:val="24"/>
        </w:rPr>
        <w:t>со</w:t>
      </w:r>
      <w:r w:rsidRPr="00FE6E59">
        <w:rPr>
          <w:rFonts w:ascii="Times New Roman" w:hAnsi="Times New Roman"/>
          <w:bCs/>
          <w:sz w:val="24"/>
          <w:szCs w:val="24"/>
        </w:rPr>
        <w:t>став) и по (физические свойства). Так,</w:t>
      </w:r>
      <w:r>
        <w:rPr>
          <w:rFonts w:ascii="Times New Roman" w:hAnsi="Times New Roman"/>
          <w:bCs/>
          <w:sz w:val="24"/>
          <w:szCs w:val="24"/>
        </w:rPr>
        <w:t xml:space="preserve"> например, при повышении или по</w:t>
      </w:r>
      <w:r w:rsidRPr="00FE6E59">
        <w:rPr>
          <w:rFonts w:ascii="Times New Roman" w:hAnsi="Times New Roman"/>
          <w:bCs/>
          <w:sz w:val="24"/>
          <w:szCs w:val="24"/>
        </w:rPr>
        <w:t>нижении осмотического давления внутренняя мембрана соответственно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сморщивается или расправляется, ле</w:t>
      </w:r>
      <w:r>
        <w:rPr>
          <w:rFonts w:ascii="Times New Roman" w:hAnsi="Times New Roman"/>
          <w:bCs/>
          <w:sz w:val="24"/>
          <w:szCs w:val="24"/>
        </w:rPr>
        <w:t>гко только к необратимому растя</w:t>
      </w:r>
      <w:r w:rsidRPr="00FE6E59">
        <w:rPr>
          <w:rFonts w:ascii="Times New Roman" w:hAnsi="Times New Roman"/>
          <w:bCs/>
          <w:sz w:val="24"/>
          <w:szCs w:val="24"/>
        </w:rPr>
        <w:t>жению, ведущему к разрыву. Удаляя таким образом наружную мембрану,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получают препараты изолированной внутренней мембраны митохондрий.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Отличаются мембраны и по (проницаемость): наружная мембрана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характеризуется неспецифической проницаемостью, а проницаемость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внутренней, напротив, высоко специфична – во внутренней мембране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митохондрий содержатся системы активного переноса определенных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веществ.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Мембраны митохондрий неодинак</w:t>
      </w:r>
      <w:r>
        <w:rPr>
          <w:rFonts w:ascii="Times New Roman" w:hAnsi="Times New Roman"/>
          <w:bCs/>
          <w:sz w:val="24"/>
          <w:szCs w:val="24"/>
        </w:rPr>
        <w:t>овы и по (устойчивость к различ</w:t>
      </w:r>
      <w:r w:rsidRPr="00FE6E59">
        <w:rPr>
          <w:rFonts w:ascii="Times New Roman" w:hAnsi="Times New Roman"/>
          <w:bCs/>
          <w:sz w:val="24"/>
          <w:szCs w:val="24"/>
        </w:rPr>
        <w:t>ным ферментам и детергентам*). Разные свойства мембран, вероятно,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обусловливаются значительными различиями в их структуре.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bCs/>
          <w:i/>
          <w:iCs/>
          <w:sz w:val="24"/>
          <w:szCs w:val="24"/>
        </w:rPr>
      </w:pP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>*Детерге</w:t>
      </w:r>
      <w:r w:rsidRPr="00FE6E59">
        <w:rPr>
          <w:rFonts w:ascii="Times New Roman" w:eastAsia="Arial Unicode MS" w:hAnsi="Times New Roman"/>
          <w:bCs/>
          <w:i/>
          <w:iCs/>
          <w:sz w:val="24"/>
          <w:szCs w:val="24"/>
        </w:rPr>
        <w:t>нт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– от лат. detergere </w:t>
      </w:r>
      <w:r w:rsidRPr="00FE6E59">
        <w:rPr>
          <w:rFonts w:ascii="Times New Roman" w:hAnsi="Times New Roman"/>
          <w:bCs/>
          <w:sz w:val="24"/>
          <w:szCs w:val="24"/>
        </w:rPr>
        <w:t xml:space="preserve">стирать, чистить, очищать 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>– син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>тетическое моющее средство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2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Липидный состав клеточных мембран сложен и многообразен. Среди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 xml:space="preserve">мембранных липидов выделяются две </w:t>
      </w:r>
      <w:r>
        <w:rPr>
          <w:rFonts w:ascii="Times New Roman" w:hAnsi="Times New Roman"/>
          <w:bCs/>
          <w:sz w:val="24"/>
          <w:szCs w:val="24"/>
        </w:rPr>
        <w:t>группы: структурные и регулятор</w:t>
      </w:r>
      <w:r w:rsidRPr="00FE6E59">
        <w:rPr>
          <w:rFonts w:ascii="Times New Roman" w:hAnsi="Times New Roman"/>
          <w:bCs/>
          <w:sz w:val="24"/>
          <w:szCs w:val="24"/>
        </w:rPr>
        <w:t>ные.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Структурные липиды в химич</w:t>
      </w:r>
      <w:r>
        <w:rPr>
          <w:rFonts w:ascii="Times New Roman" w:hAnsi="Times New Roman"/>
          <w:bCs/>
          <w:sz w:val="24"/>
          <w:szCs w:val="24"/>
        </w:rPr>
        <w:t>еском плане классифицируются не</w:t>
      </w:r>
      <w:r w:rsidRPr="00FE6E59">
        <w:rPr>
          <w:rFonts w:ascii="Times New Roman" w:hAnsi="Times New Roman"/>
          <w:bCs/>
          <w:sz w:val="24"/>
          <w:szCs w:val="24"/>
        </w:rPr>
        <w:t>сколькими способами. По (состав пол</w:t>
      </w:r>
      <w:r>
        <w:rPr>
          <w:rFonts w:ascii="Times New Roman" w:hAnsi="Times New Roman"/>
          <w:bCs/>
          <w:sz w:val="24"/>
          <w:szCs w:val="24"/>
        </w:rPr>
        <w:t>ярных головок молекул) их разде</w:t>
      </w:r>
      <w:r w:rsidRPr="00FE6E59">
        <w:rPr>
          <w:rFonts w:ascii="Times New Roman" w:hAnsi="Times New Roman"/>
          <w:bCs/>
          <w:sz w:val="24"/>
          <w:szCs w:val="24"/>
        </w:rPr>
        <w:t>ляют на фосфо- и гликолипиды. Можно делить липиды и по (образующие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шейку липидных молекул спирты). По этому принципу выделяют сф</w:t>
      </w:r>
      <w:r>
        <w:rPr>
          <w:rFonts w:ascii="Times New Roman" w:hAnsi="Times New Roman"/>
          <w:bCs/>
          <w:sz w:val="24"/>
          <w:szCs w:val="24"/>
        </w:rPr>
        <w:t>инго</w:t>
      </w:r>
      <w:r w:rsidRPr="00FE6E59">
        <w:rPr>
          <w:rFonts w:ascii="Times New Roman" w:hAnsi="Times New Roman"/>
          <w:bCs/>
          <w:sz w:val="24"/>
          <w:szCs w:val="24"/>
        </w:rPr>
        <w:t xml:space="preserve">липиды и глицеролипиды. По (состав </w:t>
      </w:r>
      <w:r>
        <w:rPr>
          <w:rFonts w:ascii="Times New Roman" w:hAnsi="Times New Roman"/>
          <w:bCs/>
          <w:sz w:val="24"/>
          <w:szCs w:val="24"/>
        </w:rPr>
        <w:t>жирных кислот) структурные липи</w:t>
      </w:r>
      <w:r w:rsidRPr="00FE6E59">
        <w:rPr>
          <w:rFonts w:ascii="Times New Roman" w:hAnsi="Times New Roman"/>
          <w:bCs/>
          <w:sz w:val="24"/>
          <w:szCs w:val="24"/>
        </w:rPr>
        <w:t>ды разделяются на насыщенные и ненасыщенными жирными кислотами.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Регуляторные липиды регулируют степень жидкостности мембраны,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также участвуют в реализации отдельных специфических фун</w:t>
      </w:r>
      <w:r>
        <w:rPr>
          <w:rFonts w:ascii="Times New Roman" w:hAnsi="Times New Roman"/>
          <w:bCs/>
          <w:sz w:val="24"/>
          <w:szCs w:val="24"/>
        </w:rPr>
        <w:t>кций инте</w:t>
      </w:r>
      <w:r w:rsidRPr="00FE6E59">
        <w:rPr>
          <w:rFonts w:ascii="Times New Roman" w:hAnsi="Times New Roman"/>
          <w:bCs/>
          <w:sz w:val="24"/>
          <w:szCs w:val="24"/>
        </w:rPr>
        <w:t>гральных белков путем сложного стру</w:t>
      </w:r>
      <w:r>
        <w:rPr>
          <w:rFonts w:ascii="Times New Roman" w:hAnsi="Times New Roman"/>
          <w:bCs/>
          <w:sz w:val="24"/>
          <w:szCs w:val="24"/>
        </w:rPr>
        <w:t>ктурного взаимодействия с белко</w:t>
      </w:r>
      <w:r w:rsidRPr="00FE6E59">
        <w:rPr>
          <w:rFonts w:ascii="Times New Roman" w:hAnsi="Times New Roman"/>
          <w:bCs/>
          <w:sz w:val="24"/>
          <w:szCs w:val="24"/>
        </w:rPr>
        <w:t>выми молекулами.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6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принадлежать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к чему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относиться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к чему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входить в группу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чего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являться одним (ой)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з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чего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К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бентосу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относятся </w:t>
      </w:r>
      <w:r w:rsidRPr="003817BD">
        <w:rPr>
          <w:rFonts w:ascii="Times New Roman" w:hAnsi="Times New Roman"/>
          <w:b/>
          <w:bCs/>
          <w:sz w:val="24"/>
          <w:szCs w:val="24"/>
        </w:rPr>
        <w:t>животные, обитающие на дне водоемов.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E6E59">
        <w:rPr>
          <w:rFonts w:ascii="Times New Roman" w:hAnsi="Times New Roman"/>
          <w:bCs/>
          <w:sz w:val="24"/>
          <w:szCs w:val="24"/>
        </w:rPr>
        <w:t>Прочитайте текст. Поставьте вопросы к предложениям с выделенными словами. Ответьте на них. Перескажите текст, сохраняя при пересказе выделенные глаголы.</w:t>
      </w:r>
    </w:p>
    <w:p w:rsidR="00902B1B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Водные и сухопутные животные</w:t>
      </w:r>
    </w:p>
    <w:p w:rsidR="00902B1B" w:rsidRPr="003817BD" w:rsidRDefault="00902B1B" w:rsidP="00FE6E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 xml:space="preserve">Водных животных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можно разделить на </w:t>
      </w:r>
      <w:r w:rsidRPr="00FE6E59">
        <w:rPr>
          <w:rFonts w:ascii="Times New Roman" w:hAnsi="Times New Roman"/>
          <w:bCs/>
          <w:sz w:val="24"/>
          <w:szCs w:val="24"/>
        </w:rPr>
        <w:t>три биологические группы: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 xml:space="preserve">бентос, планктон, нектон.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К </w:t>
      </w:r>
      <w:r w:rsidRPr="00FE6E59">
        <w:rPr>
          <w:rFonts w:ascii="Times New Roman" w:hAnsi="Times New Roman"/>
          <w:bCs/>
          <w:sz w:val="24"/>
          <w:szCs w:val="24"/>
        </w:rPr>
        <w:t xml:space="preserve">бентосу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относятся </w:t>
      </w:r>
      <w:r w:rsidRPr="00FE6E59">
        <w:rPr>
          <w:rFonts w:ascii="Times New Roman" w:hAnsi="Times New Roman"/>
          <w:bCs/>
          <w:sz w:val="24"/>
          <w:szCs w:val="24"/>
        </w:rPr>
        <w:t>животные, обитающие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дне водоемов. Они разнообразны. Часто достигают большой величины.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 xml:space="preserve">Тела их разнообразно окрашены и непрозрачны.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группу </w:t>
      </w:r>
      <w:r w:rsidRPr="00FE6E59">
        <w:rPr>
          <w:rFonts w:ascii="Times New Roman" w:hAnsi="Times New Roman"/>
          <w:bCs/>
          <w:sz w:val="24"/>
          <w:szCs w:val="24"/>
        </w:rPr>
        <w:t xml:space="preserve">бентоса 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>вхо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дят </w:t>
      </w:r>
      <w:r w:rsidRPr="00FE6E59">
        <w:rPr>
          <w:rFonts w:ascii="Times New Roman" w:hAnsi="Times New Roman"/>
          <w:bCs/>
          <w:sz w:val="24"/>
          <w:szCs w:val="24"/>
        </w:rPr>
        <w:t>также растения, растущие на дне водоемов.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FE6E59">
        <w:rPr>
          <w:rFonts w:ascii="Times New Roman" w:hAnsi="Times New Roman"/>
          <w:bCs/>
          <w:sz w:val="24"/>
          <w:szCs w:val="24"/>
        </w:rPr>
        <w:t xml:space="preserve">планктона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 w:rsidRPr="00FE6E59">
        <w:rPr>
          <w:rFonts w:ascii="Times New Roman" w:hAnsi="Times New Roman"/>
          <w:bCs/>
          <w:sz w:val="24"/>
          <w:szCs w:val="24"/>
        </w:rPr>
        <w:t>животные, обитающие в толще воды.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 xml:space="preserve">Большей частью они малы.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К </w:t>
      </w:r>
      <w:r w:rsidRPr="00FE6E59">
        <w:rPr>
          <w:rFonts w:ascii="Times New Roman" w:hAnsi="Times New Roman"/>
          <w:bCs/>
          <w:sz w:val="24"/>
          <w:szCs w:val="24"/>
        </w:rPr>
        <w:t xml:space="preserve">планктону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принадлежат </w:t>
      </w:r>
      <w:r w:rsidRPr="00FE6E59">
        <w:rPr>
          <w:rFonts w:ascii="Times New Roman" w:hAnsi="Times New Roman"/>
          <w:bCs/>
          <w:sz w:val="24"/>
          <w:szCs w:val="24"/>
        </w:rPr>
        <w:t>некоторые растения.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К </w:t>
      </w:r>
      <w:r w:rsidRPr="00FE6E59">
        <w:rPr>
          <w:rFonts w:ascii="Times New Roman" w:hAnsi="Times New Roman"/>
          <w:bCs/>
          <w:sz w:val="24"/>
          <w:szCs w:val="24"/>
        </w:rPr>
        <w:t xml:space="preserve">нектону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принадлежат </w:t>
      </w:r>
      <w:r w:rsidRPr="00FE6E59">
        <w:rPr>
          <w:rFonts w:ascii="Times New Roman" w:hAnsi="Times New Roman"/>
          <w:bCs/>
          <w:sz w:val="24"/>
          <w:szCs w:val="24"/>
        </w:rPr>
        <w:t>хорошо плавающие животные, обитающие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верхних слоях воды. Они могут преодолевать силу подводного течения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(рыбы, киты и т. д.). Нектонных растений нет.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 xml:space="preserve">Сухопутные животные в основном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в состав </w:t>
      </w:r>
      <w:r w:rsidRPr="00FE6E59">
        <w:rPr>
          <w:rFonts w:ascii="Times New Roman" w:hAnsi="Times New Roman"/>
          <w:bCs/>
          <w:sz w:val="24"/>
          <w:szCs w:val="24"/>
        </w:rPr>
        <w:t>класса высших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беспозвоночных и позвоночных животных, живут в лесах, пустынях и т. д.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Общее количество видов наземных животных превосходит общее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E6E59">
        <w:rPr>
          <w:rFonts w:ascii="Times New Roman" w:hAnsi="Times New Roman"/>
          <w:bCs/>
          <w:sz w:val="24"/>
          <w:szCs w:val="24"/>
        </w:rPr>
        <w:t>количество видов водных животных.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3817BD">
        <w:rPr>
          <w:rFonts w:ascii="Times New Roman" w:hAnsi="Times New Roman"/>
          <w:b/>
          <w:bCs/>
          <w:sz w:val="24"/>
          <w:szCs w:val="24"/>
        </w:rPr>
        <w:t>. Постройте предложения по образцу.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FE6E59">
        <w:rPr>
          <w:rFonts w:ascii="Times New Roman" w:hAnsi="Times New Roman"/>
          <w:bCs/>
          <w:sz w:val="24"/>
          <w:szCs w:val="24"/>
        </w:rPr>
        <w:t xml:space="preserve">Учение о костях. – Учение о костях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является одним из </w:t>
      </w:r>
      <w:r w:rsidRPr="00FE6E59">
        <w:rPr>
          <w:rFonts w:ascii="Times New Roman" w:hAnsi="Times New Roman"/>
          <w:bCs/>
          <w:sz w:val="24"/>
          <w:szCs w:val="24"/>
        </w:rPr>
        <w:t>основных разделов анатомии.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1. Учение о мышцах.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2. Учение о двигательном аппарате.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3. Учение о внутренних органах.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4. Учение о кровеносной системе.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5. Учение об органах чувств.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6. Учение о клетке.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FE6E59">
        <w:rPr>
          <w:rFonts w:ascii="Times New Roman" w:hAnsi="Times New Roman"/>
          <w:bCs/>
          <w:sz w:val="24"/>
          <w:szCs w:val="24"/>
        </w:rPr>
        <w:t xml:space="preserve">Кожа. – Кожа </w:t>
      </w:r>
      <w:r w:rsidRPr="00FE6E59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является одним из </w:t>
      </w:r>
      <w:r w:rsidRPr="00FE6E59">
        <w:rPr>
          <w:rFonts w:ascii="Times New Roman" w:hAnsi="Times New Roman"/>
          <w:bCs/>
          <w:sz w:val="24"/>
          <w:szCs w:val="24"/>
        </w:rPr>
        <w:t>органов чувств.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1. Глаз.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2. Ухо.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3. Нос.</w:t>
      </w:r>
    </w:p>
    <w:p w:rsidR="00902B1B" w:rsidRPr="00FE6E59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E59">
        <w:rPr>
          <w:rFonts w:ascii="Times New Roman" w:hAnsi="Times New Roman"/>
          <w:bCs/>
          <w:sz w:val="24"/>
          <w:szCs w:val="24"/>
        </w:rPr>
        <w:t>4. Язык.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3817BD">
        <w:rPr>
          <w:rFonts w:ascii="Times New Roman" w:hAnsi="Times New Roman"/>
          <w:b/>
          <w:bCs/>
          <w:sz w:val="24"/>
          <w:szCs w:val="24"/>
        </w:rPr>
        <w:t>. Постройте предложения.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Амеба тип простейших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Инфузория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Рак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класс членистоногих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Возбудители болезни класс беспозвоночных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Бактерии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принадлежит к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(относится) к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мир растений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Составьте предложения, употребляя глаголы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относить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ся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или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принадлежать.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1. Амеба – простейший организм.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2. Инфузория – тип простейших.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3. Человек – высшее животное.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5. Постройте предложения с глаголом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относиться к+Д.п.,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последовательно включая в предложение слова из скобок.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1. Бактерии (водоросли, грибы, лишайники) – низшие организмы.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2. Животные (человек, часть растений) – гетеротрофные организмы.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3. Крахмал (гликоген, целлюлоза, клетчатка) – полисахарид.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Составьте сочетания со словами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класс, группа, раздел,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отдел.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Класс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млекопитающих;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группа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галогенов;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раздел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физики;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отдел</w:t>
      </w:r>
      <w:r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магистра</w:t>
      </w:r>
      <w:r w:rsidRPr="003817BD">
        <w:rPr>
          <w:rFonts w:ascii="Times New Roman" w:hAnsi="Times New Roman"/>
          <w:b/>
          <w:bCs/>
          <w:sz w:val="24"/>
          <w:szCs w:val="24"/>
        </w:rPr>
        <w:t>туры.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Земноводные, пресмыкающиеся, птицы, плоские кости, учебник, анатомия,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химия, биология, экскурсанты, ткани, спортивные товары.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3817BD">
        <w:rPr>
          <w:rFonts w:ascii="Times New Roman" w:hAnsi="Times New Roman"/>
          <w:b/>
          <w:bCs/>
          <w:sz w:val="24"/>
          <w:szCs w:val="24"/>
        </w:rPr>
        <w:t>. Замените выделенные словосочетания синонимичными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так, чтобы ни одно из них не повторялось дважды. Перескажите текст.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Водных животных можно разделить на три биологические группы: бентос,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 xml:space="preserve">планктон и нектон.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AB4260">
        <w:rPr>
          <w:rFonts w:ascii="Times New Roman" w:hAnsi="Times New Roman"/>
          <w:bCs/>
          <w:sz w:val="24"/>
          <w:szCs w:val="24"/>
        </w:rPr>
        <w:t xml:space="preserve">бентоса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>
        <w:rPr>
          <w:rFonts w:ascii="Times New Roman" w:hAnsi="Times New Roman"/>
          <w:bCs/>
          <w:sz w:val="24"/>
          <w:szCs w:val="24"/>
        </w:rPr>
        <w:t>животные, обитающие на дне во</w:t>
      </w:r>
      <w:r w:rsidRPr="00AB4260">
        <w:rPr>
          <w:rFonts w:ascii="Times New Roman" w:hAnsi="Times New Roman"/>
          <w:bCs/>
          <w:sz w:val="24"/>
          <w:szCs w:val="24"/>
        </w:rPr>
        <w:t xml:space="preserve">доемов. Они достигают большой величины.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AB4260">
        <w:rPr>
          <w:rFonts w:ascii="Times New Roman" w:hAnsi="Times New Roman"/>
          <w:bCs/>
          <w:sz w:val="24"/>
          <w:szCs w:val="24"/>
        </w:rPr>
        <w:t xml:space="preserve">бентоса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>
        <w:rPr>
          <w:rFonts w:ascii="Times New Roman" w:hAnsi="Times New Roman"/>
          <w:bCs/>
          <w:sz w:val="24"/>
          <w:szCs w:val="24"/>
        </w:rPr>
        <w:t>и расте</w:t>
      </w:r>
      <w:r w:rsidRPr="00AB4260">
        <w:rPr>
          <w:rFonts w:ascii="Times New Roman" w:hAnsi="Times New Roman"/>
          <w:bCs/>
          <w:sz w:val="24"/>
          <w:szCs w:val="24"/>
        </w:rPr>
        <w:t xml:space="preserve">ния.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AB4260">
        <w:rPr>
          <w:rFonts w:ascii="Times New Roman" w:hAnsi="Times New Roman"/>
          <w:bCs/>
          <w:sz w:val="24"/>
          <w:szCs w:val="24"/>
        </w:rPr>
        <w:t xml:space="preserve">планктона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 w:rsidRPr="00AB4260">
        <w:rPr>
          <w:rFonts w:ascii="Times New Roman" w:hAnsi="Times New Roman"/>
          <w:bCs/>
          <w:sz w:val="24"/>
          <w:szCs w:val="24"/>
        </w:rPr>
        <w:t xml:space="preserve">животные, обитающие в толще воды. 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>В со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став </w:t>
      </w:r>
      <w:r w:rsidRPr="00AB4260">
        <w:rPr>
          <w:rFonts w:ascii="Times New Roman" w:hAnsi="Times New Roman"/>
          <w:bCs/>
          <w:sz w:val="24"/>
          <w:szCs w:val="24"/>
        </w:rPr>
        <w:t xml:space="preserve">нектона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 w:rsidRPr="00AB4260">
        <w:rPr>
          <w:rFonts w:ascii="Times New Roman" w:hAnsi="Times New Roman"/>
          <w:bCs/>
          <w:sz w:val="24"/>
          <w:szCs w:val="24"/>
        </w:rPr>
        <w:t>животные, обитающие</w:t>
      </w:r>
      <w:r>
        <w:rPr>
          <w:rFonts w:ascii="Times New Roman" w:hAnsi="Times New Roman"/>
          <w:bCs/>
          <w:sz w:val="24"/>
          <w:szCs w:val="24"/>
        </w:rPr>
        <w:t xml:space="preserve"> в верхних слоях. Они могут пре</w:t>
      </w:r>
      <w:r w:rsidRPr="00AB4260">
        <w:rPr>
          <w:rFonts w:ascii="Times New Roman" w:hAnsi="Times New Roman"/>
          <w:bCs/>
          <w:sz w:val="24"/>
          <w:szCs w:val="24"/>
        </w:rPr>
        <w:t>одолевать силу подводного течения. Нектонных и планктонных растений нет.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B4260">
        <w:rPr>
          <w:rFonts w:ascii="Times New Roman" w:hAnsi="Times New Roman"/>
          <w:b/>
          <w:bCs/>
          <w:sz w:val="24"/>
          <w:szCs w:val="24"/>
        </w:rPr>
        <w:t>Задание 54. Расскажите о распре</w:t>
      </w:r>
      <w:r>
        <w:rPr>
          <w:rFonts w:ascii="Times New Roman" w:hAnsi="Times New Roman"/>
          <w:b/>
          <w:bCs/>
          <w:sz w:val="24"/>
          <w:szCs w:val="24"/>
        </w:rPr>
        <w:t>делении элементов в таблице Мен</w:t>
      </w:r>
      <w:r w:rsidRPr="00AB4260">
        <w:rPr>
          <w:rFonts w:ascii="Times New Roman" w:hAnsi="Times New Roman"/>
          <w:b/>
          <w:bCs/>
          <w:sz w:val="24"/>
          <w:szCs w:val="24"/>
        </w:rPr>
        <w:t xml:space="preserve">делеева, употребив слова и словосочетания: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относиться, принадле</w:t>
      </w:r>
      <w:r w:rsidRPr="00AB4260">
        <w:rPr>
          <w:rFonts w:ascii="Times New Roman" w:hAnsi="Times New Roman"/>
          <w:b/>
          <w:bCs/>
          <w:i/>
          <w:iCs/>
          <w:sz w:val="24"/>
          <w:szCs w:val="24"/>
        </w:rPr>
        <w:t>жать, входить в группу (класс, тип, ...), являться одним из ... .</w:t>
      </w:r>
    </w:p>
    <w:p w:rsidR="00902B1B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ТЕКСТЫ ДЛЯ ПЕРЕСКАЗА СО СЛУХА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Неиссякаемый источник энергии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Источниками энергии человеческого организма являются белки, жиры и углеводы. При их распаде освобождается энергия, затраченная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их образование. Она используется о</w:t>
      </w:r>
      <w:r>
        <w:rPr>
          <w:rFonts w:ascii="Times New Roman" w:hAnsi="Times New Roman"/>
          <w:bCs/>
          <w:sz w:val="24"/>
          <w:szCs w:val="24"/>
        </w:rPr>
        <w:t>рганизмом. Выделение тепла чело</w:t>
      </w:r>
      <w:r w:rsidRPr="00AB4260">
        <w:rPr>
          <w:rFonts w:ascii="Times New Roman" w:hAnsi="Times New Roman"/>
          <w:bCs/>
          <w:sz w:val="24"/>
          <w:szCs w:val="24"/>
        </w:rPr>
        <w:t>веком, т.е. расход энергии, весьма разл</w:t>
      </w:r>
      <w:r>
        <w:rPr>
          <w:rFonts w:ascii="Times New Roman" w:hAnsi="Times New Roman"/>
          <w:bCs/>
          <w:sz w:val="24"/>
          <w:szCs w:val="24"/>
        </w:rPr>
        <w:t>ично и зависит от характера про</w:t>
      </w:r>
      <w:r w:rsidRPr="00AB4260">
        <w:rPr>
          <w:rFonts w:ascii="Times New Roman" w:hAnsi="Times New Roman"/>
          <w:bCs/>
          <w:sz w:val="24"/>
          <w:szCs w:val="24"/>
        </w:rPr>
        <w:t>изводимой работы. Чем интенсивнее мышечная деятельность, тем выше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расход энергии.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Люди разных профессий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AB4260">
        <w:rPr>
          <w:rFonts w:ascii="Times New Roman" w:hAnsi="Times New Roman"/>
          <w:bCs/>
          <w:sz w:val="24"/>
          <w:szCs w:val="24"/>
        </w:rPr>
        <w:t>Люди разных профессий в зави</w:t>
      </w:r>
      <w:r>
        <w:rPr>
          <w:rFonts w:ascii="Times New Roman" w:hAnsi="Times New Roman"/>
          <w:bCs/>
          <w:sz w:val="24"/>
          <w:szCs w:val="24"/>
        </w:rPr>
        <w:t>симости от степени мышечной дея</w:t>
      </w:r>
      <w:r w:rsidRPr="00AB4260">
        <w:rPr>
          <w:rFonts w:ascii="Times New Roman" w:hAnsi="Times New Roman"/>
          <w:bCs/>
          <w:sz w:val="24"/>
          <w:szCs w:val="24"/>
        </w:rPr>
        <w:t>тельности тратят в течение дня разное количество калорий. Здесь можно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выделить несколько групп.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К первой группе (с затратами до 3</w:t>
      </w:r>
      <w:r>
        <w:rPr>
          <w:rFonts w:ascii="Times New Roman" w:hAnsi="Times New Roman"/>
          <w:bCs/>
          <w:sz w:val="24"/>
          <w:szCs w:val="24"/>
        </w:rPr>
        <w:t>000 калорий) относятся люди пре</w:t>
      </w:r>
      <w:r w:rsidRPr="00AB4260">
        <w:rPr>
          <w:rFonts w:ascii="Times New Roman" w:hAnsi="Times New Roman"/>
          <w:bCs/>
          <w:sz w:val="24"/>
          <w:szCs w:val="24"/>
        </w:rPr>
        <w:t>имущественно умственного труда – инженеры, врачи, педагоги, ученые,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люди канцелярского труда, студенты и др.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Вторая группа (с затратами в 350</w:t>
      </w:r>
      <w:r>
        <w:rPr>
          <w:rFonts w:ascii="Times New Roman" w:hAnsi="Times New Roman"/>
          <w:bCs/>
          <w:sz w:val="24"/>
          <w:szCs w:val="24"/>
        </w:rPr>
        <w:t>0 калорий) – рабочие механизиро</w:t>
      </w:r>
      <w:r w:rsidRPr="00AB4260">
        <w:rPr>
          <w:rFonts w:ascii="Times New Roman" w:hAnsi="Times New Roman"/>
          <w:bCs/>
          <w:sz w:val="24"/>
          <w:szCs w:val="24"/>
        </w:rPr>
        <w:t>ванного физического труда.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Мы уже выяснили, что энергию организм получает при окислении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распаде белков, жиров и углеводов. Зная содер</w:t>
      </w:r>
      <w:r>
        <w:rPr>
          <w:rFonts w:ascii="Times New Roman" w:hAnsi="Times New Roman"/>
          <w:bCs/>
          <w:sz w:val="24"/>
          <w:szCs w:val="24"/>
        </w:rPr>
        <w:t>жание в пище белков, жи</w:t>
      </w:r>
      <w:r w:rsidRPr="00AB4260">
        <w:rPr>
          <w:rFonts w:ascii="Times New Roman" w:hAnsi="Times New Roman"/>
          <w:bCs/>
          <w:sz w:val="24"/>
          <w:szCs w:val="24"/>
        </w:rPr>
        <w:t>ров и углеводов, легко рассчитать всю полученную организмом энергию.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Калорийная ценность большинства пищевых продуктов приводится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специальных таблицах. В среднем пи</w:t>
      </w:r>
      <w:r>
        <w:rPr>
          <w:rFonts w:ascii="Times New Roman" w:hAnsi="Times New Roman"/>
          <w:bCs/>
          <w:sz w:val="24"/>
          <w:szCs w:val="24"/>
        </w:rPr>
        <w:t>ща взрослого человека должна со</w:t>
      </w:r>
      <w:r w:rsidRPr="00AB4260">
        <w:rPr>
          <w:rFonts w:ascii="Times New Roman" w:hAnsi="Times New Roman"/>
          <w:bCs/>
          <w:sz w:val="24"/>
          <w:szCs w:val="24"/>
        </w:rPr>
        <w:t xml:space="preserve">стоять из 100-120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 w:rsidRPr="00AB4260">
        <w:rPr>
          <w:rFonts w:ascii="Times New Roman" w:hAnsi="Times New Roman"/>
          <w:bCs/>
          <w:sz w:val="24"/>
          <w:szCs w:val="24"/>
        </w:rPr>
        <w:t xml:space="preserve">белков, около 100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 w:rsidRPr="00AB4260">
        <w:rPr>
          <w:rFonts w:ascii="Times New Roman" w:hAnsi="Times New Roman"/>
          <w:bCs/>
          <w:sz w:val="24"/>
          <w:szCs w:val="24"/>
        </w:rPr>
        <w:t xml:space="preserve">жиров и 400-500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>
        <w:rPr>
          <w:rFonts w:ascii="Times New Roman" w:hAnsi="Times New Roman"/>
          <w:bCs/>
          <w:sz w:val="24"/>
          <w:szCs w:val="24"/>
        </w:rPr>
        <w:t>углеводов. То</w:t>
      </w:r>
      <w:r w:rsidRPr="00AB4260">
        <w:rPr>
          <w:rFonts w:ascii="Times New Roman" w:hAnsi="Times New Roman"/>
          <w:bCs/>
          <w:sz w:val="24"/>
          <w:szCs w:val="24"/>
        </w:rPr>
        <w:t>гда все требования, предъявляемые к пище как источнику пластических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материалов и энергии, будут удовлетворены.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ДЛЯ ДОПОЛНИТЕЛЬНОГО ЧТЕНИЯ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Сопрягающие мембраны</w:t>
      </w:r>
    </w:p>
    <w:p w:rsidR="00902B1B" w:rsidRPr="00AB4260" w:rsidRDefault="00902B1B" w:rsidP="00AB426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В мембранных структурах живой клетки трансформация энергии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осуществляется по сходным принцип</w:t>
      </w:r>
      <w:r>
        <w:rPr>
          <w:rFonts w:ascii="Times New Roman" w:hAnsi="Times New Roman"/>
          <w:bCs/>
          <w:sz w:val="24"/>
          <w:szCs w:val="24"/>
        </w:rPr>
        <w:t>ам. Мембраны, несущие цепь пере</w:t>
      </w:r>
      <w:r w:rsidRPr="00AB4260">
        <w:rPr>
          <w:rFonts w:ascii="Times New Roman" w:hAnsi="Times New Roman"/>
          <w:bCs/>
          <w:sz w:val="24"/>
          <w:szCs w:val="24"/>
        </w:rPr>
        <w:t>носа электронов и сопряженного с ни</w:t>
      </w:r>
      <w:r>
        <w:rPr>
          <w:rFonts w:ascii="Times New Roman" w:hAnsi="Times New Roman"/>
          <w:bCs/>
          <w:sz w:val="24"/>
          <w:szCs w:val="24"/>
        </w:rPr>
        <w:t>м фосфорилирования, являются со</w:t>
      </w:r>
      <w:r w:rsidRPr="00AB4260">
        <w:rPr>
          <w:rFonts w:ascii="Times New Roman" w:hAnsi="Times New Roman"/>
          <w:bCs/>
          <w:sz w:val="24"/>
          <w:szCs w:val="24"/>
        </w:rPr>
        <w:t>прягающими мембранами. Кроме внутренней мембраны митохондрий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 xml:space="preserve">мембраны тилакоидов хлоропластов, к ним относятся </w:t>
      </w:r>
      <w:r>
        <w:rPr>
          <w:rFonts w:ascii="Times New Roman" w:hAnsi="Times New Roman"/>
          <w:bCs/>
          <w:sz w:val="24"/>
          <w:szCs w:val="24"/>
        </w:rPr>
        <w:t>мембраны хрома</w:t>
      </w:r>
      <w:r w:rsidRPr="00AB4260">
        <w:rPr>
          <w:rFonts w:ascii="Times New Roman" w:hAnsi="Times New Roman"/>
          <w:bCs/>
          <w:sz w:val="24"/>
          <w:szCs w:val="24"/>
        </w:rPr>
        <w:t>тофоров, фотосинтезирующих бактерий и плазматическая мембрана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аэробных бактерий. Хроматофоры фотосинтезирующих бактерий – это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мельчайшие мембранные пузырьки, ст</w:t>
      </w:r>
      <w:r>
        <w:rPr>
          <w:rFonts w:ascii="Times New Roman" w:hAnsi="Times New Roman"/>
          <w:bCs/>
          <w:sz w:val="24"/>
          <w:szCs w:val="24"/>
        </w:rPr>
        <w:t>руктурно связанные с плазматиче</w:t>
      </w:r>
      <w:r w:rsidRPr="00AB4260">
        <w:rPr>
          <w:rFonts w:ascii="Times New Roman" w:hAnsi="Times New Roman"/>
          <w:bCs/>
          <w:sz w:val="24"/>
          <w:szCs w:val="24"/>
        </w:rPr>
        <w:t>ской мембраной и содержащие все компоненты, нео</w:t>
      </w:r>
      <w:r>
        <w:rPr>
          <w:rFonts w:ascii="Times New Roman" w:hAnsi="Times New Roman"/>
          <w:bCs/>
          <w:sz w:val="24"/>
          <w:szCs w:val="24"/>
        </w:rPr>
        <w:t>бходимые для осу</w:t>
      </w:r>
      <w:r w:rsidRPr="00AB4260">
        <w:rPr>
          <w:rFonts w:ascii="Times New Roman" w:hAnsi="Times New Roman"/>
          <w:bCs/>
          <w:sz w:val="24"/>
          <w:szCs w:val="24"/>
        </w:rPr>
        <w:t>ществления световых реакций.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Плазматическая мембрана аэробных бактерий включает системы,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необходимые для окислительного фосфорилирования; по молекулярной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организации эта мембрана сходна с внутренней мембраной митохондрий.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Pr="00AB4260" w:rsidRDefault="00902B1B" w:rsidP="00AB426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Сопрягающие мембраны харак</w:t>
      </w:r>
      <w:r>
        <w:rPr>
          <w:rFonts w:ascii="Times New Roman" w:hAnsi="Times New Roman"/>
          <w:bCs/>
          <w:sz w:val="24"/>
          <w:szCs w:val="24"/>
        </w:rPr>
        <w:t>теризуются повышенным содержани</w:t>
      </w:r>
      <w:r w:rsidRPr="00AB4260">
        <w:rPr>
          <w:rFonts w:ascii="Times New Roman" w:hAnsi="Times New Roman"/>
          <w:bCs/>
          <w:sz w:val="24"/>
          <w:szCs w:val="24"/>
        </w:rPr>
        <w:t>ем белков, низкой концентрацией холестерина и наличием кардиолипина.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Среди белков значительную долю со</w:t>
      </w:r>
      <w:r>
        <w:rPr>
          <w:rFonts w:ascii="Times New Roman" w:hAnsi="Times New Roman"/>
          <w:bCs/>
          <w:sz w:val="24"/>
          <w:szCs w:val="24"/>
        </w:rPr>
        <w:t xml:space="preserve">ставляют ферменты переноса электронов: </w:t>
      </w:r>
      <w:r w:rsidRPr="00AB4260">
        <w:rPr>
          <w:rFonts w:ascii="Times New Roman" w:hAnsi="Times New Roman"/>
          <w:bCs/>
          <w:sz w:val="24"/>
          <w:szCs w:val="24"/>
        </w:rPr>
        <w:t>цитохромы, флавопротеиды и</w:t>
      </w:r>
      <w:r>
        <w:rPr>
          <w:rFonts w:ascii="Times New Roman" w:hAnsi="Times New Roman"/>
          <w:bCs/>
          <w:sz w:val="24"/>
          <w:szCs w:val="24"/>
        </w:rPr>
        <w:t xml:space="preserve"> т.д. Энергия, сообщенная сопря</w:t>
      </w:r>
      <w:r w:rsidRPr="00AB4260">
        <w:rPr>
          <w:rFonts w:ascii="Times New Roman" w:hAnsi="Times New Roman"/>
          <w:bCs/>
          <w:sz w:val="24"/>
          <w:szCs w:val="24"/>
        </w:rPr>
        <w:t>гающей мембране, может быть использована для совершения нескольких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видов полезной работы и образования тепла.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7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ВЫРАЖЕНИЕ СОСТАВА, СТРОЕНИЯ ПРЕДМЕТА И ЯВЛЕНИЯ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входит в состав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чего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содержится в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чем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образует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составляет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является составной частью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чего</w:t>
      </w:r>
    </w:p>
    <w:p w:rsidR="00902B1B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Вода и различные соли </w:t>
      </w:r>
      <w:r>
        <w:rPr>
          <w:rFonts w:ascii="Times New Roman" w:hAnsi="Times New Roman"/>
          <w:b/>
          <w:bCs/>
          <w:sz w:val="24"/>
          <w:szCs w:val="24"/>
        </w:rPr>
        <w:t>входят в состав клетки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Примембранная часть основной цитоплазмы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образует </w:t>
      </w:r>
      <w:r w:rsidRPr="00AB4260">
        <w:rPr>
          <w:rFonts w:ascii="Times New Roman" w:hAnsi="Times New Roman"/>
          <w:bCs/>
          <w:sz w:val="24"/>
          <w:szCs w:val="24"/>
        </w:rPr>
        <w:t xml:space="preserve">особую фазу, так называемый цитозоль.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AB4260">
        <w:rPr>
          <w:rFonts w:ascii="Times New Roman" w:hAnsi="Times New Roman"/>
          <w:bCs/>
          <w:sz w:val="24"/>
          <w:szCs w:val="24"/>
        </w:rPr>
        <w:t xml:space="preserve">полимерных молекул хитина и бактериального муреина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входит </w:t>
      </w:r>
      <w:r w:rsidRPr="00AB4260">
        <w:rPr>
          <w:rFonts w:ascii="Times New Roman" w:hAnsi="Times New Roman"/>
          <w:bCs/>
          <w:sz w:val="24"/>
          <w:szCs w:val="24"/>
        </w:rPr>
        <w:t>один и тот же мономер – этерифицированный глюкозамин.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902B1B" w:rsidRPr="003817BD" w:rsidRDefault="00902B1B" w:rsidP="00AB426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Вся таблица Менделеева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Кроме белков, жиров и углеводов, для жизнедеятельности организма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необходимы минеральные соли и вода</w:t>
      </w:r>
      <w:r>
        <w:rPr>
          <w:rFonts w:ascii="Times New Roman" w:hAnsi="Times New Roman"/>
          <w:bCs/>
          <w:sz w:val="24"/>
          <w:szCs w:val="24"/>
        </w:rPr>
        <w:t>. Почти вся периодическая систе</w:t>
      </w:r>
      <w:r w:rsidRPr="00AB4260">
        <w:rPr>
          <w:rFonts w:ascii="Times New Roman" w:hAnsi="Times New Roman"/>
          <w:bCs/>
          <w:sz w:val="24"/>
          <w:szCs w:val="24"/>
        </w:rPr>
        <w:t>ма Менделеева представлена в клетк</w:t>
      </w:r>
      <w:r>
        <w:rPr>
          <w:rFonts w:ascii="Times New Roman" w:hAnsi="Times New Roman"/>
          <w:bCs/>
          <w:sz w:val="24"/>
          <w:szCs w:val="24"/>
        </w:rPr>
        <w:t>ах нашего организма. Вода и раз</w:t>
      </w:r>
      <w:r w:rsidRPr="00AB4260">
        <w:rPr>
          <w:rFonts w:ascii="Times New Roman" w:hAnsi="Times New Roman"/>
          <w:bCs/>
          <w:sz w:val="24"/>
          <w:szCs w:val="24"/>
        </w:rPr>
        <w:t>личные соли входят в состав клетки, и при их отсутствии обмен веществ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нарушается. Большинство необходимых минеральных солей содержится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 xml:space="preserve">в пищевых продуктах, потребляемых </w:t>
      </w:r>
      <w:r>
        <w:rPr>
          <w:rFonts w:ascii="Times New Roman" w:hAnsi="Times New Roman"/>
          <w:bCs/>
          <w:sz w:val="24"/>
          <w:szCs w:val="24"/>
        </w:rPr>
        <w:t>нами. Больше других солей мы по</w:t>
      </w:r>
      <w:r w:rsidRPr="00AB4260">
        <w:rPr>
          <w:rFonts w:ascii="Times New Roman" w:hAnsi="Times New Roman"/>
          <w:bCs/>
          <w:sz w:val="24"/>
          <w:szCs w:val="24"/>
        </w:rPr>
        <w:t>требляем поваренную соль. Ее составными частями являются натрий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хлор. Это единственные элементы, поступающие почти в чистом виде.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Для поддержания нормальной возбудимости нервной и мышечной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тканей необходим калий. Он содержит</w:t>
      </w:r>
      <w:r>
        <w:rPr>
          <w:rFonts w:ascii="Times New Roman" w:hAnsi="Times New Roman"/>
          <w:bCs/>
          <w:sz w:val="24"/>
          <w:szCs w:val="24"/>
        </w:rPr>
        <w:t>ся в картофеле, бобовых растени</w:t>
      </w:r>
      <w:r w:rsidRPr="00AB4260">
        <w:rPr>
          <w:rFonts w:ascii="Times New Roman" w:hAnsi="Times New Roman"/>
          <w:bCs/>
          <w:sz w:val="24"/>
          <w:szCs w:val="24"/>
        </w:rPr>
        <w:t>ях, капусте и других овощах. Важную роль в организме выполняют соли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кальция и фосфора, которые необход</w:t>
      </w:r>
      <w:r>
        <w:rPr>
          <w:rFonts w:ascii="Times New Roman" w:hAnsi="Times New Roman"/>
          <w:bCs/>
          <w:sz w:val="24"/>
          <w:szCs w:val="24"/>
        </w:rPr>
        <w:t>имы для нормального развития ко</w:t>
      </w:r>
      <w:r w:rsidRPr="00AB4260">
        <w:rPr>
          <w:rFonts w:ascii="Times New Roman" w:hAnsi="Times New Roman"/>
          <w:bCs/>
          <w:sz w:val="24"/>
          <w:szCs w:val="24"/>
        </w:rPr>
        <w:t>стной ткани. Кальций в значительном количестве содержится в молоке,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 xml:space="preserve">твороге, сыре, яичном желтке и икре, а </w:t>
      </w:r>
      <w:r>
        <w:rPr>
          <w:rFonts w:ascii="Times New Roman" w:hAnsi="Times New Roman"/>
          <w:bCs/>
          <w:sz w:val="24"/>
          <w:szCs w:val="24"/>
        </w:rPr>
        <w:t>фосфор – в печени, мозгах, моло</w:t>
      </w:r>
      <w:r w:rsidRPr="00AB4260">
        <w:rPr>
          <w:rFonts w:ascii="Times New Roman" w:hAnsi="Times New Roman"/>
          <w:bCs/>
          <w:sz w:val="24"/>
          <w:szCs w:val="24"/>
        </w:rPr>
        <w:t>ке, сыре, рыбе. Большое значение для всех кл</w:t>
      </w:r>
      <w:r>
        <w:rPr>
          <w:rFonts w:ascii="Times New Roman" w:hAnsi="Times New Roman"/>
          <w:bCs/>
          <w:sz w:val="24"/>
          <w:szCs w:val="24"/>
        </w:rPr>
        <w:t>еток тела имеет регуляр</w:t>
      </w:r>
      <w:r w:rsidRPr="00AB4260">
        <w:rPr>
          <w:rFonts w:ascii="Times New Roman" w:hAnsi="Times New Roman"/>
          <w:bCs/>
          <w:sz w:val="24"/>
          <w:szCs w:val="24"/>
        </w:rPr>
        <w:t>ное поступление в организм солей магния. Много этих солей содержится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в печени, бобах, горохе, соевой и овсяной муке, ржаном хлебе. Железо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входит в состав гемоглобина – веществ</w:t>
      </w:r>
      <w:r>
        <w:rPr>
          <w:rFonts w:ascii="Times New Roman" w:hAnsi="Times New Roman"/>
          <w:bCs/>
          <w:sz w:val="24"/>
          <w:szCs w:val="24"/>
        </w:rPr>
        <w:t xml:space="preserve">а, которое переносит кислород из </w:t>
      </w:r>
      <w:r w:rsidRPr="00AB4260">
        <w:rPr>
          <w:rFonts w:ascii="Times New Roman" w:hAnsi="Times New Roman"/>
          <w:bCs/>
          <w:sz w:val="24"/>
          <w:szCs w:val="24"/>
        </w:rPr>
        <w:t>легких к клеткам и тканям. При недост</w:t>
      </w:r>
      <w:r>
        <w:rPr>
          <w:rFonts w:ascii="Times New Roman" w:hAnsi="Times New Roman"/>
          <w:bCs/>
          <w:sz w:val="24"/>
          <w:szCs w:val="24"/>
        </w:rPr>
        <w:t>атке железа в организме развива</w:t>
      </w:r>
      <w:r w:rsidRPr="00AB4260">
        <w:rPr>
          <w:rFonts w:ascii="Times New Roman" w:hAnsi="Times New Roman"/>
          <w:bCs/>
          <w:sz w:val="24"/>
          <w:szCs w:val="24"/>
        </w:rPr>
        <w:t xml:space="preserve">ется малокровие. Всего в организме содержится 3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 w:rsidRPr="00AB4260">
        <w:rPr>
          <w:rFonts w:ascii="Times New Roman" w:hAnsi="Times New Roman"/>
          <w:bCs/>
          <w:sz w:val="24"/>
          <w:szCs w:val="24"/>
        </w:rPr>
        <w:t>железа, из которых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 xml:space="preserve">2,5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 w:rsidRPr="00AB4260">
        <w:rPr>
          <w:rFonts w:ascii="Times New Roman" w:hAnsi="Times New Roman"/>
          <w:bCs/>
          <w:sz w:val="24"/>
          <w:szCs w:val="24"/>
        </w:rPr>
        <w:t>входит в состав гемоглобина, а 0,5 г содержится в остальных клетках тела.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Фтор является составной частью зубной эмали, поэтому в районах,где в питьевой воде его мало, у людей чаще портятся зубы. Нужны для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нормальной жизнедеятельности организма йод, сера, медь, марганец,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цинк, стронций и другие микроэлементы,</w:t>
      </w:r>
      <w:r>
        <w:rPr>
          <w:rFonts w:ascii="Times New Roman" w:hAnsi="Times New Roman"/>
          <w:bCs/>
          <w:sz w:val="24"/>
          <w:szCs w:val="24"/>
        </w:rPr>
        <w:t xml:space="preserve"> и все они входят в состав наше</w:t>
      </w:r>
      <w:r w:rsidRPr="00AB4260">
        <w:rPr>
          <w:rFonts w:ascii="Times New Roman" w:hAnsi="Times New Roman"/>
          <w:bCs/>
          <w:sz w:val="24"/>
          <w:szCs w:val="24"/>
        </w:rPr>
        <w:t>го организма. Практически все существующие в природе химические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элементы и соединения входят в состав живых организмов. Основную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массу составляют углерод, кислород и азот. Углерод содержится в очень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многих химических соединениях, а та</w:t>
      </w:r>
      <w:r>
        <w:rPr>
          <w:rFonts w:ascii="Times New Roman" w:hAnsi="Times New Roman"/>
          <w:bCs/>
          <w:sz w:val="24"/>
          <w:szCs w:val="24"/>
        </w:rPr>
        <w:t>кже является необходимой состав</w:t>
      </w:r>
      <w:r w:rsidRPr="00AB4260">
        <w:rPr>
          <w:rFonts w:ascii="Times New Roman" w:hAnsi="Times New Roman"/>
          <w:bCs/>
          <w:sz w:val="24"/>
          <w:szCs w:val="24"/>
        </w:rPr>
        <w:t>ной частью пищевых веществ, которые получает наш организм.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Ответьте на вопросы.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1. В состав чего входят вода и различные соли?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2. В чем содержится большинство необходимых минеральных солей.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3. Составными частями чего являются натрий и хлор?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4. В чем содержится калий?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5. В чем содержится кальций?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6. В чем содержатся соли магния?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7. В состав чего (какого вещества) входит железо?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8. Составной частью чего является фтор?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9. В состав чего входят различные микроэлементы?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Распространите предложения, последовательно присоединяя предлагаемые слова.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Arial,Italic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Клетка –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вода... — Вода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входит в состав клетки.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1.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Наш организм – </w:t>
      </w:r>
      <w:r w:rsidRPr="00AB4260">
        <w:rPr>
          <w:rFonts w:ascii="Times New Roman" w:hAnsi="Times New Roman"/>
          <w:bCs/>
          <w:sz w:val="24"/>
          <w:szCs w:val="24"/>
        </w:rPr>
        <w:t>углерод; йод; сера; медь и марганец; цинк; стронций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другие микроэлементы.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2.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>Протоплазма—</w:t>
      </w:r>
      <w:r w:rsidRPr="00AB4260">
        <w:rPr>
          <w:rFonts w:ascii="Times New Roman" w:hAnsi="Times New Roman"/>
          <w:bCs/>
          <w:sz w:val="24"/>
          <w:szCs w:val="24"/>
        </w:rPr>
        <w:t>белки; жиры; углев</w:t>
      </w:r>
      <w:r>
        <w:rPr>
          <w:rFonts w:ascii="Times New Roman" w:hAnsi="Times New Roman"/>
          <w:bCs/>
          <w:sz w:val="24"/>
          <w:szCs w:val="24"/>
        </w:rPr>
        <w:t>оды; нуклеиновые кислоты и слож</w:t>
      </w:r>
      <w:r w:rsidRPr="00AB4260">
        <w:rPr>
          <w:rFonts w:ascii="Times New Roman" w:hAnsi="Times New Roman"/>
          <w:bCs/>
          <w:sz w:val="24"/>
          <w:szCs w:val="24"/>
        </w:rPr>
        <w:t>ные органические соединения.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3.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Воздух — </w:t>
      </w:r>
      <w:r w:rsidRPr="00AB4260">
        <w:rPr>
          <w:rFonts w:ascii="Times New Roman" w:hAnsi="Times New Roman"/>
          <w:bCs/>
          <w:sz w:val="24"/>
          <w:szCs w:val="24"/>
        </w:rPr>
        <w:t>азот; кислород; аргон; углекислый газ; пары воды и другие газы.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Проговорите предложения, последовательно присоединяя предлагаемые слова.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1. В организме человека содержатся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белки. </w:t>
      </w:r>
      <w:r>
        <w:rPr>
          <w:rFonts w:ascii="Times New Roman" w:hAnsi="Times New Roman"/>
          <w:bCs/>
          <w:sz w:val="24"/>
          <w:szCs w:val="24"/>
        </w:rPr>
        <w:t>Жиры. Вода. Углеводы. Водо</w:t>
      </w:r>
      <w:r w:rsidRPr="00AB4260">
        <w:rPr>
          <w:rFonts w:ascii="Times New Roman" w:hAnsi="Times New Roman"/>
          <w:bCs/>
          <w:sz w:val="24"/>
          <w:szCs w:val="24"/>
        </w:rPr>
        <w:t>род. Железо и различные минеральные соли.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2. В белках содержится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углевод. </w:t>
      </w:r>
      <w:r w:rsidRPr="00AB4260">
        <w:rPr>
          <w:rFonts w:ascii="Times New Roman" w:hAnsi="Times New Roman"/>
          <w:bCs/>
          <w:sz w:val="24"/>
          <w:szCs w:val="24"/>
        </w:rPr>
        <w:t>Водород. Кислород. Азот и сера.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Распространите предложения, последовательно присоединяя предлагаемые слова.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1. Калий содержится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картофеле. </w:t>
      </w:r>
      <w:r w:rsidRPr="00AB4260">
        <w:rPr>
          <w:rFonts w:ascii="Times New Roman" w:hAnsi="Times New Roman"/>
          <w:bCs/>
          <w:sz w:val="24"/>
          <w:szCs w:val="24"/>
        </w:rPr>
        <w:t>Бобовые растения. Капуста и овощи.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2. Кальций содержится в ... . Овощи. Молоко. Творог. Икра. Яичный желток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4260">
        <w:rPr>
          <w:rFonts w:ascii="Times New Roman" w:hAnsi="Times New Roman"/>
          <w:bCs/>
          <w:sz w:val="24"/>
          <w:szCs w:val="24"/>
        </w:rPr>
        <w:t>и сыр.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3. Фосфор содержится в.... Сыр. Молоко. Мозги. Рыба и печень.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>4. Магний содержится в ... . Сыр. Бобы. Горох. Соевая мука и овсяная мука.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Проговорите предложения, последовательно присоединяя предлагаемые слова.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1. Молекула белка имеет в своем составе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азот. </w:t>
      </w:r>
      <w:r w:rsidRPr="00AB4260">
        <w:rPr>
          <w:rFonts w:ascii="Times New Roman" w:hAnsi="Times New Roman"/>
          <w:bCs/>
          <w:sz w:val="24"/>
          <w:szCs w:val="24"/>
        </w:rPr>
        <w:t>Углерод. Водород. Кислород. Аминокислоты и некоторые другие элементы.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2.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Алюминий </w:t>
      </w:r>
      <w:r w:rsidRPr="00AB4260">
        <w:rPr>
          <w:rFonts w:ascii="Times New Roman" w:hAnsi="Times New Roman"/>
          <w:bCs/>
          <w:sz w:val="24"/>
          <w:szCs w:val="24"/>
        </w:rPr>
        <w:t>является составной частью земной коры. Железо. Магний.Кальций и фосфор. Кислород и калий. Натрий. Хлор.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3.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Протоплазма </w:t>
      </w:r>
      <w:r w:rsidRPr="00AB4260">
        <w:rPr>
          <w:rFonts w:ascii="Times New Roman" w:hAnsi="Times New Roman"/>
          <w:bCs/>
          <w:sz w:val="24"/>
          <w:szCs w:val="24"/>
        </w:rPr>
        <w:t>является составной ча</w:t>
      </w:r>
      <w:r>
        <w:rPr>
          <w:rFonts w:ascii="Times New Roman" w:hAnsi="Times New Roman"/>
          <w:bCs/>
          <w:sz w:val="24"/>
          <w:szCs w:val="24"/>
        </w:rPr>
        <w:t>стью клетки. Ядро. Оболочка. Ор</w:t>
      </w:r>
      <w:r w:rsidRPr="00AB4260">
        <w:rPr>
          <w:rFonts w:ascii="Times New Roman" w:hAnsi="Times New Roman"/>
          <w:bCs/>
          <w:sz w:val="24"/>
          <w:szCs w:val="24"/>
        </w:rPr>
        <w:t>ганоиды и включения.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5. </w:t>
      </w:r>
      <w:r w:rsidRPr="002664EA">
        <w:rPr>
          <w:rFonts w:ascii="Times New Roman" w:hAnsi="Times New Roman"/>
          <w:bCs/>
          <w:sz w:val="24"/>
          <w:szCs w:val="24"/>
        </w:rPr>
        <w:t>Выделенные слова употребите в нужном падеже, последовательно присоединяя предлагаемые слова.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1.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воде </w:t>
      </w:r>
      <w:r w:rsidRPr="00AB4260">
        <w:rPr>
          <w:rFonts w:ascii="Times New Roman" w:hAnsi="Times New Roman"/>
          <w:bCs/>
          <w:sz w:val="24"/>
          <w:szCs w:val="24"/>
        </w:rPr>
        <w:t>содержится кислород. Белки. Атмосферный воздух. Жидкий воздух. Органические соединения.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2.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органических соединениях </w:t>
      </w:r>
      <w:r w:rsidRPr="00AB4260">
        <w:rPr>
          <w:rFonts w:ascii="Times New Roman" w:hAnsi="Times New Roman"/>
          <w:bCs/>
          <w:sz w:val="24"/>
          <w:szCs w:val="24"/>
        </w:rPr>
        <w:t>содержится углерод. Жиры. Белки. Углеводы. Растения. Организм животных. Клетки, нашего организма.</w:t>
      </w:r>
    </w:p>
    <w:p w:rsidR="00902B1B" w:rsidRPr="00AB4260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260">
        <w:rPr>
          <w:rFonts w:ascii="Times New Roman" w:hAnsi="Times New Roman"/>
          <w:bCs/>
          <w:sz w:val="24"/>
          <w:szCs w:val="24"/>
        </w:rPr>
        <w:t xml:space="preserve">3. В плазме крови содержатся </w:t>
      </w:r>
      <w:r w:rsidRPr="00AB4260">
        <w:rPr>
          <w:rFonts w:ascii="Times New Roman" w:eastAsia="Arial,Italic" w:hAnsi="Times New Roman"/>
          <w:bCs/>
          <w:i/>
          <w:iCs/>
          <w:sz w:val="24"/>
          <w:szCs w:val="24"/>
        </w:rPr>
        <w:t>красные кровяные клетки — эритроциты.</w:t>
      </w:r>
      <w:r w:rsidRPr="00AB4260">
        <w:rPr>
          <w:rFonts w:ascii="Times New Roman" w:hAnsi="Times New Roman"/>
          <w:bCs/>
          <w:sz w:val="24"/>
          <w:szCs w:val="24"/>
        </w:rPr>
        <w:t>Белые клетки — лейкоциты. Кровяные пластинки.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6. </w:t>
      </w:r>
      <w:r w:rsidRPr="002664EA">
        <w:rPr>
          <w:rFonts w:ascii="Times New Roman" w:hAnsi="Times New Roman"/>
          <w:bCs/>
          <w:sz w:val="24"/>
          <w:szCs w:val="24"/>
        </w:rPr>
        <w:t>Задайте вопросы и ответьте на них по образцу. В вопросах используйте слова из задания 5.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1. Кислород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входит в состав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воды? – Да, кислород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является</w:t>
      </w:r>
      <w:r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составной частью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воды. 2. В белках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содержится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углерод? – Да, углерод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входит в состав </w:t>
      </w:r>
      <w:r w:rsidRPr="003817BD">
        <w:rPr>
          <w:rFonts w:ascii="Times New Roman" w:hAnsi="Times New Roman"/>
          <w:b/>
          <w:bCs/>
          <w:sz w:val="24"/>
          <w:szCs w:val="24"/>
        </w:rPr>
        <w:t>белков.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 xml:space="preserve">Составьте предложения со словами и словосочетаниями </w:t>
      </w:r>
      <w:r w:rsidRPr="002664EA">
        <w:rPr>
          <w:rFonts w:ascii="Times New Roman" w:hAnsi="Times New Roman"/>
          <w:bCs/>
          <w:i/>
          <w:iCs/>
          <w:sz w:val="24"/>
          <w:szCs w:val="24"/>
        </w:rPr>
        <w:t>входить в состав; содержаться; составлять; образовывать; являться составной частью.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Прочитайте текст. Поставьте вопросы к предложениям с выделенными словами. Ответьте на вопросы. Перескажите текст, сохраняя выделенные глаголы.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Клетки животных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Основу строения растений и животных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2664EA">
        <w:rPr>
          <w:rFonts w:ascii="Times New Roman" w:hAnsi="Times New Roman"/>
          <w:bCs/>
          <w:sz w:val="24"/>
          <w:szCs w:val="24"/>
        </w:rPr>
        <w:t>клетки, которые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образуют различные ткани. В этом сущность клеточной теории. Но только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ли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из </w:t>
      </w:r>
      <w:r w:rsidRPr="002664EA">
        <w:rPr>
          <w:rFonts w:ascii="Times New Roman" w:hAnsi="Times New Roman"/>
          <w:bCs/>
          <w:sz w:val="24"/>
          <w:szCs w:val="24"/>
        </w:rPr>
        <w:t xml:space="preserve">клеток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</w:t>
      </w:r>
      <w:r w:rsidRPr="002664EA">
        <w:rPr>
          <w:rFonts w:ascii="Times New Roman" w:hAnsi="Times New Roman"/>
          <w:bCs/>
          <w:sz w:val="24"/>
          <w:szCs w:val="24"/>
        </w:rPr>
        <w:t>организм мног</w:t>
      </w:r>
      <w:r>
        <w:rPr>
          <w:rFonts w:ascii="Times New Roman" w:hAnsi="Times New Roman"/>
          <w:bCs/>
          <w:sz w:val="24"/>
          <w:szCs w:val="24"/>
        </w:rPr>
        <w:t>оклеточного животного или расте</w:t>
      </w:r>
      <w:r w:rsidRPr="002664EA">
        <w:rPr>
          <w:rFonts w:ascii="Times New Roman" w:hAnsi="Times New Roman"/>
          <w:bCs/>
          <w:sz w:val="24"/>
          <w:szCs w:val="24"/>
        </w:rPr>
        <w:t xml:space="preserve">ния? Оказывается, нет. Кроме клеток, в различных тканях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>содержатся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еще межклеточные вещества. Так, на</w:t>
      </w:r>
      <w:r>
        <w:rPr>
          <w:rFonts w:ascii="Times New Roman" w:hAnsi="Times New Roman"/>
          <w:bCs/>
          <w:sz w:val="24"/>
          <w:szCs w:val="24"/>
        </w:rPr>
        <w:t>пример, соединительную ткань жи</w:t>
      </w:r>
      <w:r w:rsidRPr="002664EA">
        <w:rPr>
          <w:rFonts w:ascii="Times New Roman" w:hAnsi="Times New Roman"/>
          <w:bCs/>
          <w:sz w:val="24"/>
          <w:szCs w:val="24"/>
        </w:rPr>
        <w:t>вотных образуют клетки, не прилегающие одна к другой, - пространство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между ними заполнено межклеточным веществом; Хрящ животных 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>со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ставляют </w:t>
      </w:r>
      <w:r w:rsidRPr="002664EA">
        <w:rPr>
          <w:rFonts w:ascii="Times New Roman" w:hAnsi="Times New Roman"/>
          <w:bCs/>
          <w:sz w:val="24"/>
          <w:szCs w:val="24"/>
        </w:rPr>
        <w:t>округлые клетки, рассеянные в эластичном межклеточном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веществе.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Поставьте вопросы к предложениям с выделенными словами, ответьте на них. Перескажите текст, употребляя при пересказе выделенные слова и словосочетания.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Строение клетки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В основе строения и развития животных и растительных организмов лежит клетка – основная структурная форма организации живого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вещества. Учение о клетке как основ</w:t>
      </w:r>
      <w:r>
        <w:rPr>
          <w:rFonts w:ascii="Times New Roman" w:hAnsi="Times New Roman"/>
          <w:bCs/>
          <w:sz w:val="24"/>
          <w:szCs w:val="24"/>
        </w:rPr>
        <w:t>ном структурном элементе, из ко</w:t>
      </w:r>
      <w:r w:rsidRPr="002664EA">
        <w:rPr>
          <w:rFonts w:ascii="Times New Roman" w:hAnsi="Times New Roman"/>
          <w:bCs/>
          <w:sz w:val="24"/>
          <w:szCs w:val="24"/>
        </w:rPr>
        <w:t xml:space="preserve">торого построен и развивается организм,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получило </w:t>
      </w:r>
      <w:r w:rsidRPr="002664EA">
        <w:rPr>
          <w:rFonts w:ascii="Times New Roman" w:hAnsi="Times New Roman"/>
          <w:bCs/>
          <w:sz w:val="24"/>
          <w:szCs w:val="24"/>
        </w:rPr>
        <w:t>название клеточной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теории.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Количество клеток, которые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в состав </w:t>
      </w:r>
      <w:r w:rsidRPr="002664EA">
        <w:rPr>
          <w:rFonts w:ascii="Times New Roman" w:hAnsi="Times New Roman"/>
          <w:bCs/>
          <w:sz w:val="24"/>
          <w:szCs w:val="24"/>
        </w:rPr>
        <w:t>организма, весьма велико, например, в коре больших полушарий головного мозга человека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имеется 14-15 млрд. нервных клеток; вместе с тем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2664EA">
        <w:rPr>
          <w:rFonts w:ascii="Times New Roman" w:hAnsi="Times New Roman"/>
          <w:bCs/>
          <w:sz w:val="24"/>
          <w:szCs w:val="24"/>
        </w:rPr>
        <w:t>организма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некоторых круглых червей входит всего 400-900 клеток. Во всякой клетке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различают </w:t>
      </w:r>
      <w:r w:rsidRPr="002664EA">
        <w:rPr>
          <w:rFonts w:ascii="Times New Roman" w:hAnsi="Times New Roman"/>
          <w:bCs/>
          <w:sz w:val="24"/>
          <w:szCs w:val="24"/>
        </w:rPr>
        <w:t>протоплазму, ядро, оболочку, органоиды и включения.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Составными частями протоплазмы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являются </w:t>
      </w:r>
      <w:r w:rsidRPr="002664EA">
        <w:rPr>
          <w:rFonts w:ascii="Times New Roman" w:hAnsi="Times New Roman"/>
          <w:bCs/>
          <w:sz w:val="24"/>
          <w:szCs w:val="24"/>
        </w:rPr>
        <w:t>сложные органические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соединения. Главные из них – белки, жиры, углеводы и нуклеиновые кислоты. В протоплазме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содержатся </w:t>
      </w:r>
      <w:r w:rsidRPr="002664EA">
        <w:rPr>
          <w:rFonts w:ascii="Times New Roman" w:hAnsi="Times New Roman"/>
          <w:bCs/>
          <w:sz w:val="24"/>
          <w:szCs w:val="24"/>
        </w:rPr>
        <w:t>также различные минеральные соли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большое количество воды; в теле медузы, например,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2664EA">
        <w:rPr>
          <w:rFonts w:ascii="Times New Roman" w:hAnsi="Times New Roman"/>
          <w:bCs/>
          <w:sz w:val="24"/>
          <w:szCs w:val="24"/>
        </w:rPr>
        <w:t>до 95%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воды, в теле шелковичного червя до 72-82% воды.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Спишите предложения. Слова из скобок употребите в нужном падеже.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1. Вода и различные соли входят в состав (клетка).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2. Железо входит в состав (гемоглобин).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3. Многочисленные металлы и микроэлементы входят в состав (наш организм).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4. Практически все существующие в природе химические элементы и соединения входят в состав (живые организмы).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5. Натрий и хлор входят в состав (различные химические соединения).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6. В связанном состоянии кислород входит в состав (вода).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7. Углерод, водород, кислород, азот, сера входят в состав (белки).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8. Большинство необходимых минеральных солей содержится в (пищевые продукты), потребляемых нами.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9. Калий содержится в (картофель, капуста, бобовые растения и другие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овощи).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10. Кальций содержится в (молоко, творог, сыр, икра, яичный желток).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11. Фосфор содержится в (печень, молоко, мозги, рыба).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12. Много солей магния содержится в (печень, бобы, горох, соевая и овсяная мука, ржаной хлеб).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13. Углерод содержится в (очень многие химические соединения).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14. Поваренная соль содержится в (кровь человека).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15. Натрий и хлор являются составными частями (поваренная соль).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16. Фтор является частью (зубная эмаль).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17. Углерод является необходимой составной частью (пищевые вещества), которые получает организм.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18. Протоплазма и ядро являются важнейшими составными частями (всякая живая клетка).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19. Эпителиальные ткани образуют (кожные покровы животных).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20. Восемь планет и Земля образуют (солнечная система).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11</w:t>
      </w:r>
      <w:r w:rsidRPr="003817BD">
        <w:rPr>
          <w:rFonts w:ascii="Times New Roman" w:hAnsi="Times New Roman"/>
          <w:b/>
          <w:bCs/>
          <w:sz w:val="24"/>
          <w:szCs w:val="24"/>
        </w:rPr>
        <w:t>. Вместо точек употребите подходящие по смыслу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глаголы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являться, представлять собой.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1. Опорно-сократимая система субмембранного аппарата … специализированной периферической частью общей внутриклеточной опорно-сократимой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системы цитоплазмы.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2. Субмембранная система клетки … специализированную периферическую часть цитоплазмы и занимает пограничное положение между рабочим метаболическим аппаратом клетки и плазматической мембраной.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3. Нити веретена … пучки микротрубочек.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4. Эндоплазматическая сеть … сравнительно «молодым» мембранным органоидом.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5. ДНК митохондрий … двухцепочечную ковалентно замкнутую кольцевую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структуру.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8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состоит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из чего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содержит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включает в себя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имеет в своем составе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Молекула воды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состоит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из трех атомов.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Белки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Белки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– </w:t>
      </w:r>
      <w:r w:rsidRPr="002664EA">
        <w:rPr>
          <w:rFonts w:ascii="Times New Roman" w:hAnsi="Times New Roman"/>
          <w:bCs/>
          <w:sz w:val="24"/>
          <w:szCs w:val="24"/>
        </w:rPr>
        <w:t>это очень сложные высокомолекулярные соединения. Молекула воды состоит всего из трех атомов: одного атома кислорода и двух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атомов водорода; молекула же белка состоит из многих десятков и сотен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тысяч атомов. Она имеет в своем состав</w:t>
      </w:r>
      <w:r>
        <w:rPr>
          <w:rFonts w:ascii="Times New Roman" w:hAnsi="Times New Roman"/>
          <w:bCs/>
          <w:sz w:val="24"/>
          <w:szCs w:val="24"/>
        </w:rPr>
        <w:t>е азот, углерод, водород, кисло</w:t>
      </w:r>
      <w:r w:rsidRPr="002664EA">
        <w:rPr>
          <w:rFonts w:ascii="Times New Roman" w:hAnsi="Times New Roman"/>
          <w:bCs/>
          <w:sz w:val="24"/>
          <w:szCs w:val="24"/>
        </w:rPr>
        <w:t>род и некоторые другие элементы.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В природе имеется очень много разнообразных белков, и трудно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найти два похожих друг на друга. Между тем они включают в себя очень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небольшое количество аминокислот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всего около 20. Примерно полови</w:t>
      </w:r>
      <w:r w:rsidRPr="002664EA">
        <w:rPr>
          <w:rFonts w:ascii="Times New Roman" w:hAnsi="Times New Roman"/>
          <w:bCs/>
          <w:sz w:val="24"/>
          <w:szCs w:val="24"/>
        </w:rPr>
        <w:t xml:space="preserve">на из них незаменима, и их поступление в организм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– </w:t>
      </w:r>
      <w:r w:rsidRPr="002664EA">
        <w:rPr>
          <w:rFonts w:ascii="Times New Roman" w:hAnsi="Times New Roman"/>
          <w:bCs/>
          <w:sz w:val="24"/>
          <w:szCs w:val="24"/>
        </w:rPr>
        <w:t>обязательно.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Чем же объяснить столь исключительное разнообразие белков,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они имеют в своем составе только 20 аминокислот? Тем, что из этих 20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аминокислот можно составить колоссальное количество комбинаций.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В зависимости от набора кислот, которые включают в себя белки,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последние делятся на полноценные и неполноценные. Полноценные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белки содержат все необходимые аминокислоты, а неполноценные 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имеют в своем составе некоторых из </w:t>
      </w:r>
      <w:r>
        <w:rPr>
          <w:rFonts w:ascii="Times New Roman" w:hAnsi="Times New Roman"/>
          <w:bCs/>
          <w:sz w:val="24"/>
          <w:szCs w:val="24"/>
        </w:rPr>
        <w:t>них. Пища человека должна содер</w:t>
      </w:r>
      <w:r w:rsidRPr="002664EA">
        <w:rPr>
          <w:rFonts w:ascii="Times New Roman" w:hAnsi="Times New Roman"/>
          <w:bCs/>
          <w:sz w:val="24"/>
          <w:szCs w:val="24"/>
        </w:rPr>
        <w:t>жать белок, причем столько, сколько н</w:t>
      </w:r>
      <w:r>
        <w:rPr>
          <w:rFonts w:ascii="Times New Roman" w:hAnsi="Times New Roman"/>
          <w:bCs/>
          <w:sz w:val="24"/>
          <w:szCs w:val="24"/>
        </w:rPr>
        <w:t>адо, чтобы удовлетворить все по</w:t>
      </w:r>
      <w:r w:rsidRPr="002664EA">
        <w:rPr>
          <w:rFonts w:ascii="Times New Roman" w:hAnsi="Times New Roman"/>
          <w:bCs/>
          <w:sz w:val="24"/>
          <w:szCs w:val="24"/>
        </w:rPr>
        <w:t>требности организма. Один организм в</w:t>
      </w:r>
      <w:r>
        <w:rPr>
          <w:rFonts w:ascii="Times New Roman" w:hAnsi="Times New Roman"/>
          <w:bCs/>
          <w:sz w:val="24"/>
          <w:szCs w:val="24"/>
        </w:rPr>
        <w:t>ключает в себя разные белки, вы</w:t>
      </w:r>
      <w:r w:rsidRPr="002664EA">
        <w:rPr>
          <w:rFonts w:ascii="Times New Roman" w:hAnsi="Times New Roman"/>
          <w:bCs/>
          <w:sz w:val="24"/>
          <w:szCs w:val="24"/>
        </w:rPr>
        <w:t>полняющие различные функции: мышеч</w:t>
      </w:r>
      <w:r>
        <w:rPr>
          <w:rFonts w:ascii="Times New Roman" w:hAnsi="Times New Roman"/>
          <w:bCs/>
          <w:sz w:val="24"/>
          <w:szCs w:val="24"/>
        </w:rPr>
        <w:t>ные белки, белки крови и др. На</w:t>
      </w:r>
      <w:r w:rsidRPr="002664EA">
        <w:rPr>
          <w:rFonts w:ascii="Times New Roman" w:hAnsi="Times New Roman"/>
          <w:bCs/>
          <w:sz w:val="24"/>
          <w:szCs w:val="24"/>
        </w:rPr>
        <w:t>ша пища обязательно должна содержат</w:t>
      </w:r>
      <w:r>
        <w:rPr>
          <w:rFonts w:ascii="Times New Roman" w:hAnsi="Times New Roman"/>
          <w:bCs/>
          <w:sz w:val="24"/>
          <w:szCs w:val="24"/>
        </w:rPr>
        <w:t>ь белки, ведь белки – основа лю</w:t>
      </w:r>
      <w:r w:rsidRPr="002664EA">
        <w:rPr>
          <w:rFonts w:ascii="Times New Roman" w:hAnsi="Times New Roman"/>
          <w:bCs/>
          <w:sz w:val="24"/>
          <w:szCs w:val="24"/>
        </w:rPr>
        <w:t>бого живого вещества.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Ответьте на вопросы.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1. Из чего состоит молекула воды?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2. Из чего состоит молекула белка?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3. Какие элементы имеет в своем составе молекула белка?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4. Сколько аминокислот включают в себя белки?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5. Чего не имеют в своем составе неполноценные белки?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6. Что обязательно должна содержать наша пища?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7. Какие белки включает в себя организм?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Проговорите предложения, последовательно присоединяя предлагаемые слова.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1. Протоплазма содержит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белки. </w:t>
      </w:r>
      <w:r w:rsidRPr="002664EA">
        <w:rPr>
          <w:rFonts w:ascii="Times New Roman" w:hAnsi="Times New Roman"/>
          <w:bCs/>
          <w:sz w:val="24"/>
          <w:szCs w:val="24"/>
        </w:rPr>
        <w:t>Жиры. Углеводы. Нуклеиновые кислоты.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Сложные органические соединения.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2. Молекула белка имеет в своем составе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азот. </w:t>
      </w:r>
      <w:r w:rsidRPr="002664EA">
        <w:rPr>
          <w:rFonts w:ascii="Times New Roman" w:hAnsi="Times New Roman"/>
          <w:bCs/>
          <w:sz w:val="24"/>
          <w:szCs w:val="24"/>
        </w:rPr>
        <w:t>Углерод. Водород. Кислород. Аминокислоты. Некоторые другие элементы.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3. Земная кора включает в себя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фосфор. </w:t>
      </w:r>
      <w:r w:rsidRPr="002664EA">
        <w:rPr>
          <w:rFonts w:ascii="Times New Roman" w:hAnsi="Times New Roman"/>
          <w:bCs/>
          <w:sz w:val="24"/>
          <w:szCs w:val="24"/>
        </w:rPr>
        <w:t>Кислород. Калий. Натрий. Хлор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другие элементы.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Прочитанные преподавателем предложения перестройте по образцу.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2664EA">
        <w:rPr>
          <w:rFonts w:ascii="Times New Roman" w:hAnsi="Times New Roman"/>
          <w:bCs/>
          <w:sz w:val="24"/>
          <w:szCs w:val="24"/>
        </w:rPr>
        <w:t xml:space="preserve">клетки входят ядро, протоплазма и оболочка.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– </w:t>
      </w:r>
      <w:r w:rsidRPr="002664EA">
        <w:rPr>
          <w:rFonts w:ascii="Times New Roman" w:hAnsi="Times New Roman"/>
          <w:bCs/>
          <w:sz w:val="24"/>
          <w:szCs w:val="24"/>
        </w:rPr>
        <w:t>Клетка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2664EA">
        <w:rPr>
          <w:rFonts w:ascii="Times New Roman" w:hAnsi="Times New Roman"/>
          <w:bCs/>
          <w:sz w:val="24"/>
          <w:szCs w:val="24"/>
        </w:rPr>
        <w:t>ядра, протоплазмы и оболочки.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1. В состав молекулы воды входит один атом кислорода и два атома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водорода.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2. В состав молекулы белка входит много десятков и сотен тысяч атомов.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В состав атомов всех элементов входят электронная оболочка и ядро.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3. В состав клеточного сока входит вода с растворенными в ней солями.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состав атомов химических элементов входит </w:t>
      </w:r>
      <w:r>
        <w:rPr>
          <w:rFonts w:ascii="Times New Roman" w:hAnsi="Times New Roman"/>
          <w:bCs/>
          <w:sz w:val="24"/>
          <w:szCs w:val="24"/>
        </w:rPr>
        <w:t>один или более электронов, окру</w:t>
      </w:r>
      <w:r w:rsidRPr="002664EA">
        <w:rPr>
          <w:rFonts w:ascii="Times New Roman" w:hAnsi="Times New Roman"/>
          <w:bCs/>
          <w:sz w:val="24"/>
          <w:szCs w:val="24"/>
        </w:rPr>
        <w:t>жающих центральное ядро.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4. В состав молекулы одного и того же вещества входит одно и то же число простых атомов.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2664EA">
        <w:rPr>
          <w:rFonts w:ascii="Times New Roman" w:hAnsi="Times New Roman"/>
          <w:bCs/>
          <w:sz w:val="24"/>
          <w:szCs w:val="24"/>
        </w:rPr>
        <w:t xml:space="preserve">В кристаллах ионных соединений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содержатся </w:t>
      </w:r>
      <w:r w:rsidRPr="002664EA">
        <w:rPr>
          <w:rFonts w:ascii="Times New Roman" w:hAnsi="Times New Roman"/>
          <w:bCs/>
          <w:sz w:val="24"/>
          <w:szCs w:val="24"/>
        </w:rPr>
        <w:t>не молекулы этих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соединений, а ионы. — Кристаллы ионных соединений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 </w:t>
      </w:r>
      <w:r w:rsidRPr="002664EA">
        <w:rPr>
          <w:rFonts w:ascii="Times New Roman" w:hAnsi="Times New Roman"/>
          <w:bCs/>
          <w:sz w:val="24"/>
          <w:szCs w:val="24"/>
        </w:rPr>
        <w:t>не молекулы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этих соединений, а ионы.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1. В картофеле, капусте и других овощах содержится много кальция.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2. В пищевых продуктах, потребляемых нами, содержится большинство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необходимых нам минеральных солей.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3. В молоке, твороге и сыре содержится значительное количество кальция.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4. В печени, молоке, сыре и рыбе содержится много фосфора.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5. В печени, бобах, горохе и ржаном хлебе содержатся соли магния.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6. В белках содержатся все необходимые аминокислоты.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7. В морской воде содержится значительное количество растворенных солей.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8. Во всех органических и неорганических соединениях содержится углерод.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9. В любом животном организме содержатся белки, жиры и углеводы.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растениях содержатся хлорофилловые зерна.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10. В большой субъединице рибосомы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E.coli </w:t>
      </w:r>
      <w:r w:rsidRPr="002664EA">
        <w:rPr>
          <w:rFonts w:ascii="Times New Roman" w:hAnsi="Times New Roman"/>
          <w:bCs/>
          <w:sz w:val="24"/>
          <w:szCs w:val="24"/>
        </w:rPr>
        <w:t>содержится 34 белка, а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малой – 21.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2664EA">
        <w:rPr>
          <w:rFonts w:ascii="Times New Roman" w:hAnsi="Times New Roman"/>
          <w:bCs/>
          <w:sz w:val="24"/>
          <w:szCs w:val="24"/>
        </w:rPr>
        <w:t xml:space="preserve">Атомы дейтерия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являются составной частью </w:t>
      </w:r>
      <w:r w:rsidRPr="002664EA">
        <w:rPr>
          <w:rFonts w:ascii="Times New Roman" w:hAnsi="Times New Roman"/>
          <w:bCs/>
          <w:sz w:val="24"/>
          <w:szCs w:val="24"/>
        </w:rPr>
        <w:t xml:space="preserve">молекулы тяжелой воды. – Молекулы тяжелой воды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имеют в своем составе </w:t>
      </w:r>
      <w:r w:rsidRPr="002664EA">
        <w:rPr>
          <w:rFonts w:ascii="Times New Roman" w:hAnsi="Times New Roman"/>
          <w:bCs/>
          <w:sz w:val="24"/>
          <w:szCs w:val="24"/>
        </w:rPr>
        <w:t>атомы дейтерия.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1. Атомы натрия и хлора являются составными частями молекулы поваренной соли.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2. Составной частью зубной эмали является элемент фтор.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3. Углерод является составной частью пищевых веществ, которые получает наш организм.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4. Все необходимые аминокислоты являются составной частью полноценных белков.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5. Азот, углерод, водород, кислород и другие элементы являются составными частями молекулы белка.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6. Составными частями всякой живой клетки являются протоплазма и ядро.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7. Составной частью любых белков является углерод.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>8. Углерод является составной частью любого органического соединения.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64EA">
        <w:rPr>
          <w:rFonts w:ascii="Times New Roman" w:hAnsi="Times New Roman"/>
          <w:bCs/>
          <w:sz w:val="24"/>
          <w:szCs w:val="24"/>
        </w:rPr>
        <w:t>Поставьте вопросы к выделенным словам и ответьте на них.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1. Раковина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2664EA">
        <w:rPr>
          <w:rFonts w:ascii="Times New Roman" w:hAnsi="Times New Roman"/>
          <w:bCs/>
          <w:sz w:val="24"/>
          <w:szCs w:val="24"/>
        </w:rPr>
        <w:t>органического вещества и углекислого кальция.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2. Морской песок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 </w:t>
      </w:r>
      <w:r w:rsidRPr="002664EA">
        <w:rPr>
          <w:rFonts w:ascii="Times New Roman" w:hAnsi="Times New Roman"/>
          <w:bCs/>
          <w:sz w:val="24"/>
          <w:szCs w:val="24"/>
        </w:rPr>
        <w:t>раковины фораминифер.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3. В писчем меле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содержатся </w:t>
      </w:r>
      <w:r w:rsidRPr="002664EA">
        <w:rPr>
          <w:rFonts w:ascii="Times New Roman" w:hAnsi="Times New Roman"/>
          <w:bCs/>
          <w:sz w:val="24"/>
          <w:szCs w:val="24"/>
        </w:rPr>
        <w:t>раковины мелких фораминифер.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4. Раковины фораминифер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имеют в своем составе </w:t>
      </w:r>
      <w:r w:rsidRPr="002664EA">
        <w:rPr>
          <w:rFonts w:ascii="Times New Roman" w:hAnsi="Times New Roman"/>
          <w:bCs/>
          <w:sz w:val="24"/>
          <w:szCs w:val="24"/>
        </w:rPr>
        <w:t>углекислый кальций.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3817BD">
        <w:rPr>
          <w:rFonts w:ascii="Times New Roman" w:hAnsi="Times New Roman"/>
          <w:b/>
          <w:bCs/>
          <w:sz w:val="24"/>
          <w:szCs w:val="24"/>
        </w:rPr>
        <w:t>. Составьте предложения со словами и словосочетаниями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состоять, содержать, включать в себя, иметь в своем составе.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3817BD">
        <w:rPr>
          <w:rFonts w:ascii="Times New Roman" w:hAnsi="Times New Roman"/>
          <w:b/>
          <w:bCs/>
          <w:sz w:val="24"/>
          <w:szCs w:val="24"/>
        </w:rPr>
        <w:t>. Прочитайте текст.</w:t>
      </w:r>
    </w:p>
    <w:p w:rsidR="00902B1B" w:rsidRPr="003817BD" w:rsidRDefault="00902B1B" w:rsidP="002664E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Отряд фораминифер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Фораминиферы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– </w:t>
      </w:r>
      <w:r w:rsidRPr="002664EA">
        <w:rPr>
          <w:rFonts w:ascii="Times New Roman" w:hAnsi="Times New Roman"/>
          <w:bCs/>
          <w:sz w:val="24"/>
          <w:szCs w:val="24"/>
        </w:rPr>
        <w:t>это морские животные, их тело заключено в раковину, которая имеет много камер. Раковина состоит из органического вещества и углекислого кальция. У некоторых раковина имеет только одно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крупное отверстие, у других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– </w:t>
      </w:r>
      <w:r w:rsidRPr="002664EA">
        <w:rPr>
          <w:rFonts w:ascii="Times New Roman" w:hAnsi="Times New Roman"/>
          <w:bCs/>
          <w:sz w:val="24"/>
          <w:szCs w:val="24"/>
        </w:rPr>
        <w:t>много мелких отверстий.</w:t>
      </w:r>
    </w:p>
    <w:p w:rsidR="00902B1B" w:rsidRPr="002664EA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EA">
        <w:rPr>
          <w:rFonts w:ascii="Times New Roman" w:hAnsi="Times New Roman"/>
          <w:bCs/>
          <w:sz w:val="24"/>
          <w:szCs w:val="24"/>
        </w:rPr>
        <w:t xml:space="preserve">Фораминиферы живут в нижних придонных слоях морей и размножаются там в огромных количествах. На берегу Средиземного моря 1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>г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песка содержит до 50 тысяч раковин.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 xml:space="preserve">Фораминиферы </w:t>
      </w:r>
      <w:r w:rsidRPr="002664EA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– </w:t>
      </w:r>
      <w:r w:rsidRPr="002664EA">
        <w:rPr>
          <w:rFonts w:ascii="Times New Roman" w:hAnsi="Times New Roman"/>
          <w:bCs/>
          <w:sz w:val="24"/>
          <w:szCs w:val="24"/>
        </w:rPr>
        <w:t>очень древние животные. Они существовали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земле уже 400-500 млн. лет назад. За этот период на дне морей образовались огромной толщины слои из этих раковин. Дело в том, что углекислый кальций, который они имеют в своем составе, плохо растворяется.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4EA">
        <w:rPr>
          <w:rFonts w:ascii="Times New Roman" w:hAnsi="Times New Roman"/>
          <w:bCs/>
          <w:sz w:val="24"/>
          <w:szCs w:val="24"/>
        </w:rPr>
        <w:t>некоторых местах мы находим целые пласты горных пород, которые состоят в основном из солей кальция, входившего в состав раковин фораминифер. Писчий мел также состоит из раковин мелких фораминифер.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Ответьте на вопросы, употребляя выделенные глаголы.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1. Из чего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</w:t>
      </w:r>
      <w:r w:rsidRPr="00AE43C2">
        <w:rPr>
          <w:rFonts w:ascii="Times New Roman" w:hAnsi="Times New Roman"/>
          <w:bCs/>
          <w:sz w:val="24"/>
          <w:szCs w:val="24"/>
        </w:rPr>
        <w:t>раковина фораминифер?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2. Сколько раковин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AE43C2">
        <w:rPr>
          <w:rFonts w:ascii="Times New Roman" w:hAnsi="Times New Roman"/>
          <w:bCs/>
          <w:sz w:val="24"/>
          <w:szCs w:val="24"/>
        </w:rPr>
        <w:t>в 1 г морского песка?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3. Какие соединения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имеют в своем составе </w:t>
      </w:r>
      <w:r w:rsidRPr="00AE43C2">
        <w:rPr>
          <w:rFonts w:ascii="Times New Roman" w:hAnsi="Times New Roman"/>
          <w:bCs/>
          <w:sz w:val="24"/>
          <w:szCs w:val="24"/>
        </w:rPr>
        <w:t>раковины фораминиферы?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4.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Из </w:t>
      </w:r>
      <w:r w:rsidRPr="00AE43C2">
        <w:rPr>
          <w:rFonts w:ascii="Times New Roman" w:hAnsi="Times New Roman"/>
          <w:bCs/>
          <w:sz w:val="24"/>
          <w:szCs w:val="24"/>
        </w:rPr>
        <w:t xml:space="preserve">чего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</w:t>
      </w:r>
      <w:r w:rsidRPr="00AE43C2">
        <w:rPr>
          <w:rFonts w:ascii="Times New Roman" w:hAnsi="Times New Roman"/>
          <w:bCs/>
          <w:sz w:val="24"/>
          <w:szCs w:val="24"/>
        </w:rPr>
        <w:t>писчий мел?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3817BD">
        <w:rPr>
          <w:rFonts w:ascii="Times New Roman" w:hAnsi="Times New Roman"/>
          <w:b/>
          <w:bCs/>
          <w:sz w:val="24"/>
          <w:szCs w:val="24"/>
        </w:rPr>
        <w:t>. Прочитайте и перескажите текст, сохраняя выделенные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слова и словосочетания.</w:t>
      </w:r>
    </w:p>
    <w:p w:rsidR="00902B1B" w:rsidRPr="003817BD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Молекулярные вещества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Молекулярные, или истинные, растворы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состоят из </w:t>
      </w:r>
      <w:r w:rsidRPr="00AE43C2">
        <w:rPr>
          <w:rFonts w:ascii="Times New Roman" w:hAnsi="Times New Roman"/>
          <w:bCs/>
          <w:sz w:val="24"/>
          <w:szCs w:val="24"/>
        </w:rPr>
        <w:t>перемешанных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друг с другом распределенного вещест</w:t>
      </w:r>
      <w:r>
        <w:rPr>
          <w:rFonts w:ascii="Times New Roman" w:hAnsi="Times New Roman"/>
          <w:bCs/>
          <w:sz w:val="24"/>
          <w:szCs w:val="24"/>
        </w:rPr>
        <w:t>ва и среды. Из всех обычных рас</w:t>
      </w:r>
      <w:r w:rsidRPr="00AE43C2">
        <w:rPr>
          <w:rFonts w:ascii="Times New Roman" w:hAnsi="Times New Roman"/>
          <w:bCs/>
          <w:sz w:val="24"/>
          <w:szCs w:val="24"/>
        </w:rPr>
        <w:t>творителей наиболее полярными молекулами обладает вода, и поэтому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чаще всего приходится иметь дело с гидратами. Гидратная вода иногда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настолько прочно связана с частицей растворенного вещества, что 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>вхо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дит в состав </w:t>
      </w:r>
      <w:r w:rsidRPr="00AE43C2">
        <w:rPr>
          <w:rFonts w:ascii="Times New Roman" w:hAnsi="Times New Roman"/>
          <w:bCs/>
          <w:sz w:val="24"/>
          <w:szCs w:val="24"/>
        </w:rPr>
        <w:t>кристаллов выделяющег</w:t>
      </w:r>
      <w:r>
        <w:rPr>
          <w:rFonts w:ascii="Times New Roman" w:hAnsi="Times New Roman"/>
          <w:bCs/>
          <w:sz w:val="24"/>
          <w:szCs w:val="24"/>
        </w:rPr>
        <w:t>ося вещества. Такие кристалличе</w:t>
      </w:r>
      <w:r w:rsidRPr="00AE43C2">
        <w:rPr>
          <w:rFonts w:ascii="Times New Roman" w:hAnsi="Times New Roman"/>
          <w:bCs/>
          <w:sz w:val="24"/>
          <w:szCs w:val="24"/>
        </w:rPr>
        <w:t xml:space="preserve">ские образования,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составной частью </w:t>
      </w:r>
      <w:r w:rsidRPr="00AE43C2">
        <w:rPr>
          <w:rFonts w:ascii="Times New Roman" w:hAnsi="Times New Roman"/>
          <w:bCs/>
          <w:sz w:val="24"/>
          <w:szCs w:val="24"/>
        </w:rPr>
        <w:t xml:space="preserve">которых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является </w:t>
      </w:r>
      <w:r>
        <w:rPr>
          <w:rFonts w:ascii="Times New Roman" w:hAnsi="Times New Roman"/>
          <w:bCs/>
          <w:sz w:val="24"/>
          <w:szCs w:val="24"/>
        </w:rPr>
        <w:t>вода, называ</w:t>
      </w:r>
      <w:r w:rsidRPr="00AE43C2">
        <w:rPr>
          <w:rFonts w:ascii="Times New Roman" w:hAnsi="Times New Roman"/>
          <w:bCs/>
          <w:sz w:val="24"/>
          <w:szCs w:val="24"/>
        </w:rPr>
        <w:t xml:space="preserve">ются кристаллогидратами. Вода, которая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AE43C2">
        <w:rPr>
          <w:rFonts w:ascii="Times New Roman" w:hAnsi="Times New Roman"/>
          <w:bCs/>
          <w:sz w:val="24"/>
          <w:szCs w:val="24"/>
        </w:rPr>
        <w:t>в с</w:t>
      </w:r>
      <w:r>
        <w:rPr>
          <w:rFonts w:ascii="Times New Roman" w:hAnsi="Times New Roman"/>
          <w:bCs/>
          <w:sz w:val="24"/>
          <w:szCs w:val="24"/>
        </w:rPr>
        <w:t>труктуре кри</w:t>
      </w:r>
      <w:r w:rsidRPr="00AE43C2">
        <w:rPr>
          <w:rFonts w:ascii="Times New Roman" w:hAnsi="Times New Roman"/>
          <w:bCs/>
          <w:sz w:val="24"/>
          <w:szCs w:val="24"/>
        </w:rPr>
        <w:t>сталлов (других веществ), называется кристаллизационной.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7. Составьте возможные предложения, описывающие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строение предмета, используя слова и словосочетания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состоять из;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E43C2">
        <w:rPr>
          <w:rFonts w:ascii="Times New Roman" w:hAnsi="Times New Roman"/>
          <w:bCs/>
          <w:i/>
          <w:iCs/>
          <w:sz w:val="24"/>
          <w:szCs w:val="24"/>
        </w:rPr>
        <w:t>входить в состав, содержать(ся), иметь в своем составе, включать в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i/>
          <w:iCs/>
          <w:sz w:val="24"/>
          <w:szCs w:val="24"/>
        </w:rPr>
        <w:t>себя, являться составными частями.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Клетка: </w:t>
      </w:r>
      <w:r w:rsidRPr="003817BD">
        <w:rPr>
          <w:rFonts w:ascii="Times New Roman" w:hAnsi="Times New Roman"/>
          <w:b/>
          <w:bCs/>
          <w:sz w:val="24"/>
          <w:szCs w:val="24"/>
        </w:rPr>
        <w:t>вакуоли с клеточным соком, ядро, оболочка, протоплазма.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1. Клетка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>вакуолей с клеточным соком, ядра, оболочки и протоплазмы.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2.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AE43C2">
        <w:rPr>
          <w:rFonts w:ascii="Times New Roman" w:hAnsi="Times New Roman"/>
          <w:bCs/>
          <w:sz w:val="24"/>
          <w:szCs w:val="24"/>
        </w:rPr>
        <w:t xml:space="preserve">клетки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 w:rsidRPr="00AE43C2">
        <w:rPr>
          <w:rFonts w:ascii="Times New Roman" w:hAnsi="Times New Roman"/>
          <w:bCs/>
          <w:sz w:val="24"/>
          <w:szCs w:val="24"/>
        </w:rPr>
        <w:t>вакуоли с клеточным соком, ядро, оболочка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протоплазма.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3.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Составными частями </w:t>
      </w:r>
      <w:r w:rsidRPr="00AE43C2">
        <w:rPr>
          <w:rFonts w:ascii="Times New Roman" w:hAnsi="Times New Roman"/>
          <w:bCs/>
          <w:sz w:val="24"/>
          <w:szCs w:val="24"/>
        </w:rPr>
        <w:t xml:space="preserve">клетки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являются </w:t>
      </w:r>
      <w:r w:rsidRPr="00AE43C2">
        <w:rPr>
          <w:rFonts w:ascii="Times New Roman" w:hAnsi="Times New Roman"/>
          <w:bCs/>
          <w:sz w:val="24"/>
          <w:szCs w:val="24"/>
        </w:rPr>
        <w:t>вакуоли с клеточным соком,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ядро, оболочка и протоплазма.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1.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Кровь: </w:t>
      </w:r>
      <w:r w:rsidRPr="00AE43C2">
        <w:rPr>
          <w:rFonts w:ascii="Times New Roman" w:hAnsi="Times New Roman"/>
          <w:bCs/>
          <w:sz w:val="24"/>
          <w:szCs w:val="24"/>
        </w:rPr>
        <w:t>тромбоциты, лейкоциты, эритроциты.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2.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Молекула жира: </w:t>
      </w:r>
      <w:r w:rsidRPr="00AE43C2">
        <w:rPr>
          <w:rFonts w:ascii="Times New Roman" w:hAnsi="Times New Roman"/>
          <w:bCs/>
          <w:sz w:val="24"/>
          <w:szCs w:val="24"/>
        </w:rPr>
        <w:t>кислород, водород, углерод.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3.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Жирные кислоты: </w:t>
      </w:r>
      <w:r w:rsidRPr="00AE43C2">
        <w:rPr>
          <w:rFonts w:ascii="Times New Roman" w:hAnsi="Times New Roman"/>
          <w:bCs/>
          <w:sz w:val="24"/>
          <w:szCs w:val="24"/>
        </w:rPr>
        <w:t>глицерин, липоиды, азотсодержащие соединения.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4.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Молекула белка: </w:t>
      </w:r>
      <w:r w:rsidRPr="00AE43C2">
        <w:rPr>
          <w:rFonts w:ascii="Times New Roman" w:hAnsi="Times New Roman"/>
          <w:bCs/>
          <w:sz w:val="24"/>
          <w:szCs w:val="24"/>
        </w:rPr>
        <w:t>водород, кислород, азот, углерод, аминокислоты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некоторые другие элементы.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5.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Любая клетка: </w:t>
      </w:r>
      <w:r w:rsidRPr="00AE43C2">
        <w:rPr>
          <w:rFonts w:ascii="Times New Roman" w:hAnsi="Times New Roman"/>
          <w:bCs/>
          <w:sz w:val="24"/>
          <w:szCs w:val="24"/>
        </w:rPr>
        <w:t>протоплазма, ядро, оболочка, органоиды, включения.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6.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Протоплазма: </w:t>
      </w:r>
      <w:r w:rsidRPr="00AE43C2">
        <w:rPr>
          <w:rFonts w:ascii="Times New Roman" w:hAnsi="Times New Roman"/>
          <w:bCs/>
          <w:sz w:val="24"/>
          <w:szCs w:val="24"/>
        </w:rPr>
        <w:t>белки, жиры, углеводы, нуклеиновые кислоты, различные минеральные соли, большое количество воды.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7.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Верхняя конечность: </w:t>
      </w:r>
      <w:r w:rsidRPr="00AE43C2">
        <w:rPr>
          <w:rFonts w:ascii="Times New Roman" w:hAnsi="Times New Roman"/>
          <w:bCs/>
          <w:sz w:val="24"/>
          <w:szCs w:val="24"/>
        </w:rPr>
        <w:t>длинные кости, кость, кости запястья.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3817BD">
        <w:rPr>
          <w:rFonts w:ascii="Times New Roman" w:hAnsi="Times New Roman"/>
          <w:b/>
          <w:bCs/>
          <w:sz w:val="24"/>
          <w:szCs w:val="24"/>
        </w:rPr>
        <w:t>. Расскажите о строении сложных веществ, употребляя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глаголы и словосочетания: 1)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состоять,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2)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содержать,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3)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включать (в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себя),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4)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иметь в своем составе.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AE43C2">
        <w:rPr>
          <w:rFonts w:ascii="Times New Roman" w:hAnsi="Times New Roman"/>
          <w:bCs/>
          <w:sz w:val="24"/>
          <w:szCs w:val="24"/>
        </w:rPr>
        <w:t xml:space="preserve">Н2О (тяжелая вода) —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Молекула </w:t>
      </w:r>
      <w:r w:rsidRPr="00AE43C2">
        <w:rPr>
          <w:rFonts w:ascii="Times New Roman" w:hAnsi="Times New Roman"/>
          <w:bCs/>
          <w:sz w:val="24"/>
          <w:szCs w:val="24"/>
        </w:rPr>
        <w:t xml:space="preserve">тяжелой воды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>двух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атомов водорода и одного атома кислорода.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1) Н202 (перекись водорода); 2) Fe2O2 (окись железа); 3) К20 (окись калия);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4) Н2NО3 (азотная кислота); 5) Аl2О3 (окись алюминия); 6) NН3 (аммиак); 7) СаО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(окись кальция); 8) СuО (окись меди); 9) Na2O (окись натрия).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Задание 7. Расскажите о строении предметов, используя схемы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описания.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1.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Верхняя конечность: </w:t>
      </w:r>
      <w:r w:rsidRPr="00AE43C2">
        <w:rPr>
          <w:rFonts w:ascii="Times New Roman" w:hAnsi="Times New Roman"/>
          <w:bCs/>
          <w:sz w:val="24"/>
          <w:szCs w:val="24"/>
        </w:rPr>
        <w:t>длинные кости, кисть, кости запястья.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2.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Позвоночный столб: </w:t>
      </w:r>
      <w:r w:rsidRPr="00AE43C2">
        <w:rPr>
          <w:rFonts w:ascii="Times New Roman" w:hAnsi="Times New Roman"/>
          <w:bCs/>
          <w:sz w:val="24"/>
          <w:szCs w:val="24"/>
        </w:rPr>
        <w:t>5 отделов – шейный отдел, грудной отдел, поясничный отдел, крестцовый отдел, копчиковый отдел.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3.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Рибосома: </w:t>
      </w:r>
      <w:r w:rsidRPr="00AE43C2">
        <w:rPr>
          <w:rFonts w:ascii="Times New Roman" w:hAnsi="Times New Roman"/>
          <w:bCs/>
          <w:sz w:val="24"/>
          <w:szCs w:val="24"/>
        </w:rPr>
        <w:t>большая и малая субъединицы.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4.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Субчастицы рибосом: </w:t>
      </w:r>
      <w:r w:rsidRPr="00AE43C2">
        <w:rPr>
          <w:rFonts w:ascii="Times New Roman" w:hAnsi="Times New Roman"/>
          <w:bCs/>
          <w:sz w:val="24"/>
          <w:szCs w:val="24"/>
        </w:rPr>
        <w:t>РНК, белок.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3817BD">
        <w:rPr>
          <w:rFonts w:ascii="Times New Roman" w:hAnsi="Times New Roman"/>
          <w:b/>
          <w:bCs/>
          <w:sz w:val="24"/>
          <w:szCs w:val="24"/>
        </w:rPr>
        <w:t>. Отредактируйте текст, устранив повторяющиеся глаголы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и словосочетания. Перескажите текст, заменив выделенные глаголы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близкими по значению (по возможности неповторяющимися).</w:t>
      </w:r>
    </w:p>
    <w:p w:rsidR="00902B1B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Ломоносов о строении молекулы</w:t>
      </w:r>
    </w:p>
    <w:p w:rsidR="00902B1B" w:rsidRPr="003817BD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Молекулы различных тел различаются по количеству и по виду атомов, которые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в </w:t>
      </w:r>
      <w:r w:rsidRPr="00AE43C2">
        <w:rPr>
          <w:rFonts w:ascii="Times New Roman" w:hAnsi="Times New Roman"/>
          <w:bCs/>
          <w:sz w:val="24"/>
          <w:szCs w:val="24"/>
        </w:rPr>
        <w:t xml:space="preserve">их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состав. </w:t>
      </w:r>
      <w:r w:rsidRPr="00AE43C2">
        <w:rPr>
          <w:rFonts w:ascii="Times New Roman" w:hAnsi="Times New Roman"/>
          <w:bCs/>
          <w:sz w:val="24"/>
          <w:szCs w:val="24"/>
        </w:rPr>
        <w:t>Ломоносов писал, что молекула может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быть однородной и разнородной. Если в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 </w:t>
      </w:r>
      <w:r w:rsidRPr="00AE43C2">
        <w:rPr>
          <w:rFonts w:ascii="Times New Roman" w:hAnsi="Times New Roman"/>
          <w:bCs/>
          <w:sz w:val="24"/>
          <w:szCs w:val="24"/>
        </w:rPr>
        <w:t xml:space="preserve">молекулы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>
        <w:rPr>
          <w:rFonts w:ascii="Times New Roman" w:hAnsi="Times New Roman"/>
          <w:bCs/>
          <w:sz w:val="24"/>
          <w:szCs w:val="24"/>
        </w:rPr>
        <w:t>оди</w:t>
      </w:r>
      <w:r w:rsidRPr="00AE43C2">
        <w:rPr>
          <w:rFonts w:ascii="Times New Roman" w:hAnsi="Times New Roman"/>
          <w:bCs/>
          <w:sz w:val="24"/>
          <w:szCs w:val="24"/>
        </w:rPr>
        <w:t xml:space="preserve">наковые атомы, молекула однородная; если в состав молекулы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>входят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разные атомы, молекула разнородная. Если в состав какого-либо тела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 w:rsidRPr="00AE43C2">
        <w:rPr>
          <w:rFonts w:ascii="Times New Roman" w:hAnsi="Times New Roman"/>
          <w:bCs/>
          <w:sz w:val="24"/>
          <w:szCs w:val="24"/>
        </w:rPr>
        <w:t xml:space="preserve">однородные молекулы, то такое тело надо считать простым; наоборот, если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состав </w:t>
      </w:r>
      <w:r w:rsidRPr="00AE43C2">
        <w:rPr>
          <w:rFonts w:ascii="Times New Roman" w:hAnsi="Times New Roman"/>
          <w:bCs/>
          <w:sz w:val="24"/>
          <w:szCs w:val="24"/>
        </w:rPr>
        <w:t xml:space="preserve">какого-либо тела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входят </w:t>
      </w:r>
      <w:r w:rsidRPr="00AE43C2">
        <w:rPr>
          <w:rFonts w:ascii="Times New Roman" w:hAnsi="Times New Roman"/>
          <w:bCs/>
          <w:sz w:val="24"/>
          <w:szCs w:val="24"/>
        </w:rPr>
        <w:t>разнородные молекулы,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то такое тело надо считать смешанным.</w:t>
      </w:r>
    </w:p>
    <w:p w:rsidR="00902B1B" w:rsidRPr="00AE43C2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/>
          <w:bCs/>
          <w:sz w:val="24"/>
          <w:szCs w:val="24"/>
        </w:rPr>
        <w:t>Молекулы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В настоящее время идеи о строении вещества, которые высказывал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М. В. Ломоносов, полностью восторжествовали. Предположение, что все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тела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состоят из </w:t>
      </w:r>
      <w:r w:rsidRPr="00AE43C2">
        <w:rPr>
          <w:rFonts w:ascii="Times New Roman" w:hAnsi="Times New Roman"/>
          <w:bCs/>
          <w:sz w:val="24"/>
          <w:szCs w:val="24"/>
        </w:rPr>
        <w:t>невидимых вечно движущихся частиц – молекул, теперь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неопровержимо доказано. Удалось подсчитать размеры молекул, число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AE43C2">
        <w:rPr>
          <w:rFonts w:ascii="Times New Roman" w:hAnsi="Times New Roman"/>
          <w:bCs/>
          <w:sz w:val="24"/>
          <w:szCs w:val="24"/>
        </w:rPr>
        <w:t xml:space="preserve">молекул в 1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см3 </w:t>
      </w:r>
      <w:r w:rsidRPr="00AE43C2">
        <w:rPr>
          <w:rFonts w:ascii="Times New Roman" w:hAnsi="Times New Roman"/>
          <w:bCs/>
          <w:sz w:val="24"/>
          <w:szCs w:val="24"/>
        </w:rPr>
        <w:t>и т. п. Размеры молекул оказались невообразимо малы.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Например, диаметр молекулы водорода составляет 0, 00000023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мм, </w:t>
      </w:r>
      <w:r>
        <w:rPr>
          <w:rFonts w:ascii="Times New Roman" w:hAnsi="Times New Roman"/>
          <w:bCs/>
          <w:sz w:val="24"/>
          <w:szCs w:val="24"/>
        </w:rPr>
        <w:t>азо</w:t>
      </w:r>
      <w:r w:rsidRPr="00AE43C2">
        <w:rPr>
          <w:rFonts w:ascii="Times New Roman" w:hAnsi="Times New Roman"/>
          <w:bCs/>
          <w:sz w:val="24"/>
          <w:szCs w:val="24"/>
        </w:rPr>
        <w:t>та – 0,00000031.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Даже очень маленькие тела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 </w:t>
      </w:r>
      <w:r w:rsidRPr="00AE43C2">
        <w:rPr>
          <w:rFonts w:ascii="Times New Roman" w:hAnsi="Times New Roman"/>
          <w:bCs/>
          <w:sz w:val="24"/>
          <w:szCs w:val="24"/>
        </w:rPr>
        <w:t>невообразимо большое число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молекул. В капельке воды диаметром примерно в 0,1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>мм содержится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1016 молекул, т. е. в миллионы раз больше, чем число людей на Земле.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1 см3 газа при нормальных условиях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AE43C2">
        <w:rPr>
          <w:rFonts w:ascii="Times New Roman" w:hAnsi="Times New Roman"/>
          <w:bCs/>
          <w:sz w:val="24"/>
          <w:szCs w:val="24"/>
        </w:rPr>
        <w:t>2,7-1019 молекул.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У разных веществ молекулы различны. Если вещество сложное, т. 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 xml:space="preserve">нескольких простых веществ, то каждая его молекула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 xml:space="preserve">атомов этих простых веществ. Например, молекула воды 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>со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стоит из </w:t>
      </w:r>
      <w:r w:rsidRPr="00AE43C2">
        <w:rPr>
          <w:rFonts w:ascii="Times New Roman" w:hAnsi="Times New Roman"/>
          <w:bCs/>
          <w:sz w:val="24"/>
          <w:szCs w:val="24"/>
        </w:rPr>
        <w:t>атомов кислорода и водорода.</w:t>
      </w:r>
    </w:p>
    <w:p w:rsidR="00902B1B" w:rsidRPr="00AE43C2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/>
          <w:bCs/>
          <w:sz w:val="24"/>
          <w:szCs w:val="24"/>
        </w:rPr>
        <w:t>Строение молекулы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В настоящее время всем известно, что все тела имеют атомное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строение. Например, кислород. Каждая его молекула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>двух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одинаковых атомов кислорода. Это молекула простого вещества.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Если атомы,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из </w:t>
      </w:r>
      <w:r w:rsidRPr="00AE43C2">
        <w:rPr>
          <w:rFonts w:ascii="Times New Roman" w:hAnsi="Times New Roman"/>
          <w:bCs/>
          <w:sz w:val="24"/>
          <w:szCs w:val="24"/>
        </w:rPr>
        <w:t xml:space="preserve">которых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</w:t>
      </w:r>
      <w:r w:rsidRPr="00AE43C2">
        <w:rPr>
          <w:rFonts w:ascii="Times New Roman" w:hAnsi="Times New Roman"/>
          <w:bCs/>
          <w:sz w:val="24"/>
          <w:szCs w:val="24"/>
        </w:rPr>
        <w:t>молекула, различны, то это уже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«смешанное», сложное химическое соединение. Иначе говоря, каждое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простое вещество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>атомов о</w:t>
      </w:r>
      <w:r>
        <w:rPr>
          <w:rFonts w:ascii="Times New Roman" w:hAnsi="Times New Roman"/>
          <w:bCs/>
          <w:sz w:val="24"/>
          <w:szCs w:val="24"/>
        </w:rPr>
        <w:t>дного и того же химического эле</w:t>
      </w:r>
      <w:r w:rsidRPr="00AE43C2">
        <w:rPr>
          <w:rFonts w:ascii="Times New Roman" w:hAnsi="Times New Roman"/>
          <w:bCs/>
          <w:sz w:val="24"/>
          <w:szCs w:val="24"/>
        </w:rPr>
        <w:t xml:space="preserve">мента; каждое сложное вещество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>
        <w:rPr>
          <w:rFonts w:ascii="Times New Roman" w:hAnsi="Times New Roman"/>
          <w:bCs/>
          <w:sz w:val="24"/>
          <w:szCs w:val="24"/>
        </w:rPr>
        <w:t>атомов двух и более раз</w:t>
      </w:r>
      <w:r w:rsidRPr="00AE43C2">
        <w:rPr>
          <w:rFonts w:ascii="Times New Roman" w:hAnsi="Times New Roman"/>
          <w:bCs/>
          <w:sz w:val="24"/>
          <w:szCs w:val="24"/>
        </w:rPr>
        <w:t>личных элементов.</w:t>
      </w:r>
    </w:p>
    <w:p w:rsidR="00902B1B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902B1B" w:rsidRPr="00AE43C2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/>
          <w:bCs/>
          <w:sz w:val="24"/>
          <w:szCs w:val="24"/>
        </w:rPr>
        <w:t>Клетки – основа организмов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Живые существа отличаются особенностями своего строения, своей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структуры. Они все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состоят из </w:t>
      </w:r>
      <w:r w:rsidRPr="00AE43C2">
        <w:rPr>
          <w:rFonts w:ascii="Times New Roman" w:hAnsi="Times New Roman"/>
          <w:bCs/>
          <w:sz w:val="24"/>
          <w:szCs w:val="24"/>
        </w:rPr>
        <w:t>клеток.</w:t>
      </w:r>
      <w:r>
        <w:rPr>
          <w:rFonts w:ascii="Times New Roman" w:hAnsi="Times New Roman"/>
          <w:bCs/>
          <w:sz w:val="24"/>
          <w:szCs w:val="24"/>
        </w:rPr>
        <w:t xml:space="preserve"> Только вирусы не являются клет</w:t>
      </w:r>
      <w:r w:rsidRPr="00AE43C2">
        <w:rPr>
          <w:rFonts w:ascii="Times New Roman" w:hAnsi="Times New Roman"/>
          <w:bCs/>
          <w:sz w:val="24"/>
          <w:szCs w:val="24"/>
        </w:rPr>
        <w:t xml:space="preserve">ками и не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состоят из </w:t>
      </w:r>
      <w:r w:rsidRPr="00AE43C2">
        <w:rPr>
          <w:rFonts w:ascii="Times New Roman" w:hAnsi="Times New Roman"/>
          <w:bCs/>
          <w:sz w:val="24"/>
          <w:szCs w:val="24"/>
        </w:rPr>
        <w:t>клеток. Клетка была открыта впервые английским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физиком Робертом Гуком в 1665 году. При исследовании срезов пробки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под микроскопом он увидел, что вся пробка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>ячеек, или пор.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Это были клетки. Спустя почти 200 лет,</w:t>
      </w:r>
      <w:r>
        <w:rPr>
          <w:rFonts w:ascii="Times New Roman" w:hAnsi="Times New Roman"/>
          <w:bCs/>
          <w:sz w:val="24"/>
          <w:szCs w:val="24"/>
        </w:rPr>
        <w:t xml:space="preserve"> в 1834 году, русским ученым Го</w:t>
      </w:r>
      <w:r w:rsidRPr="00AE43C2">
        <w:rPr>
          <w:rFonts w:ascii="Times New Roman" w:hAnsi="Times New Roman"/>
          <w:bCs/>
          <w:sz w:val="24"/>
          <w:szCs w:val="24"/>
        </w:rPr>
        <w:t xml:space="preserve">ряниновым была высказана мысль, что все живые организмы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>состоят из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соединенных между собой клеток. Скопление клеток составляют ткани.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Немецкие ученые Шванн и Шлейден окончательно установили, что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>из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клеток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состоят </w:t>
      </w:r>
      <w:r w:rsidRPr="00AE43C2">
        <w:rPr>
          <w:rFonts w:ascii="Times New Roman" w:hAnsi="Times New Roman"/>
          <w:bCs/>
          <w:sz w:val="24"/>
          <w:szCs w:val="24"/>
        </w:rPr>
        <w:t>все растения и все животные.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Клетка, простейшая структурная единица, сама по себе представляет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очень сложную систему. Есть самые различные клетки: мышечные,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из </w:t>
      </w:r>
      <w:r>
        <w:rPr>
          <w:rFonts w:ascii="Times New Roman" w:hAnsi="Times New Roman"/>
          <w:bCs/>
          <w:sz w:val="24"/>
          <w:szCs w:val="24"/>
        </w:rPr>
        <w:t>кото</w:t>
      </w:r>
      <w:r w:rsidRPr="00AE43C2">
        <w:rPr>
          <w:rFonts w:ascii="Times New Roman" w:hAnsi="Times New Roman"/>
          <w:bCs/>
          <w:sz w:val="24"/>
          <w:szCs w:val="24"/>
        </w:rPr>
        <w:t xml:space="preserve">рых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состоят </w:t>
      </w:r>
      <w:r w:rsidRPr="00AE43C2">
        <w:rPr>
          <w:rFonts w:ascii="Times New Roman" w:hAnsi="Times New Roman"/>
          <w:bCs/>
          <w:sz w:val="24"/>
          <w:szCs w:val="24"/>
        </w:rPr>
        <w:t xml:space="preserve">мышцы; клетки кожи,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из </w:t>
      </w:r>
      <w:r w:rsidRPr="00AE43C2">
        <w:rPr>
          <w:rFonts w:ascii="Times New Roman" w:hAnsi="Times New Roman"/>
          <w:bCs/>
          <w:sz w:val="24"/>
          <w:szCs w:val="24"/>
        </w:rPr>
        <w:t xml:space="preserve">которых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</w:t>
      </w:r>
      <w:r w:rsidRPr="00AE43C2">
        <w:rPr>
          <w:rFonts w:ascii="Times New Roman" w:hAnsi="Times New Roman"/>
          <w:bCs/>
          <w:sz w:val="24"/>
          <w:szCs w:val="24"/>
        </w:rPr>
        <w:t>эпителиальная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ткань; жировые клетки и др. Все клетки как растительного, так и животного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мира, несмотря на их различия, имеют принципиально сходное строение: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они все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состоят из </w:t>
      </w:r>
      <w:r w:rsidRPr="00AE43C2">
        <w:rPr>
          <w:rFonts w:ascii="Times New Roman" w:hAnsi="Times New Roman"/>
          <w:bCs/>
          <w:sz w:val="24"/>
          <w:szCs w:val="24"/>
        </w:rPr>
        <w:t>наружного слоя (оболочки), протоплазмы и ядра.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AE43C2">
        <w:rPr>
          <w:rFonts w:ascii="Times New Roman" w:hAnsi="Times New Roman"/>
          <w:b/>
          <w:bCs/>
          <w:sz w:val="24"/>
          <w:szCs w:val="24"/>
        </w:rPr>
        <w:t>. А. Перескажите текст, описывая состав предмета от частей к целому.</w:t>
      </w:r>
    </w:p>
    <w:p w:rsidR="00902B1B" w:rsidRPr="00AE43C2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/>
          <w:bCs/>
          <w:sz w:val="24"/>
          <w:szCs w:val="24"/>
        </w:rPr>
        <w:t>Водоросли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Водоросли – это группа низших растений. Они содержат в своих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клетках хлорофилл. Иногда тело водоросли состоит всего из</w:t>
      </w:r>
      <w:r>
        <w:rPr>
          <w:rFonts w:ascii="Times New Roman" w:hAnsi="Times New Roman"/>
          <w:bCs/>
          <w:sz w:val="24"/>
          <w:szCs w:val="24"/>
        </w:rPr>
        <w:t xml:space="preserve"> одной клет</w:t>
      </w:r>
      <w:r w:rsidRPr="00AE43C2">
        <w:rPr>
          <w:rFonts w:ascii="Times New Roman" w:hAnsi="Times New Roman"/>
          <w:bCs/>
          <w:sz w:val="24"/>
          <w:szCs w:val="24"/>
        </w:rPr>
        <w:t>ки микроскопических размеров. У некоторых же зеленых водорослей тело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состоит из многих клеток. Подавляющее большинство водорослей живет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в воде. Многие водоросли имеют в св</w:t>
      </w:r>
      <w:r>
        <w:rPr>
          <w:rFonts w:ascii="Times New Roman" w:hAnsi="Times New Roman"/>
          <w:bCs/>
          <w:sz w:val="24"/>
          <w:szCs w:val="24"/>
        </w:rPr>
        <w:t>оем составе планктон. Иногда це</w:t>
      </w:r>
      <w:r w:rsidRPr="00AE43C2">
        <w:rPr>
          <w:rFonts w:ascii="Times New Roman" w:hAnsi="Times New Roman"/>
          <w:bCs/>
          <w:sz w:val="24"/>
          <w:szCs w:val="24"/>
        </w:rPr>
        <w:t>лые подводные луга и даже леса состоят из водорослей.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/>
          <w:bCs/>
          <w:sz w:val="24"/>
          <w:szCs w:val="24"/>
        </w:rPr>
        <w:t>Б. Перескажите текст, описывая состав предмета от целого к частям.</w:t>
      </w:r>
    </w:p>
    <w:p w:rsidR="00902B1B" w:rsidRPr="00AE43C2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/>
          <w:bCs/>
          <w:sz w:val="24"/>
          <w:szCs w:val="24"/>
        </w:rPr>
        <w:t>Жиры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Жир является необходимой составной частью клеток. Он входят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состав нервной клетки, оболочки клетки. В состав почти каждого пищевого продукта, потребляемого нами, вхо</w:t>
      </w:r>
      <w:r>
        <w:rPr>
          <w:rFonts w:ascii="Times New Roman" w:hAnsi="Times New Roman"/>
          <w:bCs/>
          <w:sz w:val="24"/>
          <w:szCs w:val="24"/>
        </w:rPr>
        <w:t>дят жиры. Все жиры при расщепле</w:t>
      </w:r>
      <w:r w:rsidRPr="00AE43C2">
        <w:rPr>
          <w:rFonts w:ascii="Times New Roman" w:hAnsi="Times New Roman"/>
          <w:bCs/>
          <w:sz w:val="24"/>
          <w:szCs w:val="24"/>
        </w:rPr>
        <w:t>нии в пищеварительном тракте распад</w:t>
      </w:r>
      <w:r>
        <w:rPr>
          <w:rFonts w:ascii="Times New Roman" w:hAnsi="Times New Roman"/>
          <w:bCs/>
          <w:sz w:val="24"/>
          <w:szCs w:val="24"/>
        </w:rPr>
        <w:t>аются на жирные кислоты и глице</w:t>
      </w:r>
      <w:r w:rsidRPr="00AE43C2">
        <w:rPr>
          <w:rFonts w:ascii="Times New Roman" w:hAnsi="Times New Roman"/>
          <w:bCs/>
          <w:sz w:val="24"/>
          <w:szCs w:val="24"/>
        </w:rPr>
        <w:t>рин. Жирные кислоты делятся на дв</w:t>
      </w:r>
      <w:r>
        <w:rPr>
          <w:rFonts w:ascii="Times New Roman" w:hAnsi="Times New Roman"/>
          <w:bCs/>
          <w:sz w:val="24"/>
          <w:szCs w:val="24"/>
        </w:rPr>
        <w:t>а вида – насыщенные и ненасыщен</w:t>
      </w:r>
      <w:r w:rsidRPr="00AE43C2">
        <w:rPr>
          <w:rFonts w:ascii="Times New Roman" w:hAnsi="Times New Roman"/>
          <w:bCs/>
          <w:sz w:val="24"/>
          <w:szCs w:val="24"/>
        </w:rPr>
        <w:t>ные. Во всех жирах содержатся и те и</w:t>
      </w:r>
      <w:r>
        <w:rPr>
          <w:rFonts w:ascii="Times New Roman" w:hAnsi="Times New Roman"/>
          <w:bCs/>
          <w:sz w:val="24"/>
          <w:szCs w:val="24"/>
        </w:rPr>
        <w:t xml:space="preserve"> другие жирные кислоты, но в жи</w:t>
      </w:r>
      <w:r w:rsidRPr="00AE43C2">
        <w:rPr>
          <w:rFonts w:ascii="Times New Roman" w:hAnsi="Times New Roman"/>
          <w:bCs/>
          <w:sz w:val="24"/>
          <w:szCs w:val="24"/>
        </w:rPr>
        <w:t>вотных жирах содержится больше н</w:t>
      </w:r>
      <w:r>
        <w:rPr>
          <w:rFonts w:ascii="Times New Roman" w:hAnsi="Times New Roman"/>
          <w:bCs/>
          <w:sz w:val="24"/>
          <w:szCs w:val="24"/>
        </w:rPr>
        <w:t>асыщенных, а в растительных, на</w:t>
      </w:r>
      <w:r w:rsidRPr="00AE43C2">
        <w:rPr>
          <w:rFonts w:ascii="Times New Roman" w:hAnsi="Times New Roman"/>
          <w:bCs/>
          <w:sz w:val="24"/>
          <w:szCs w:val="24"/>
        </w:rPr>
        <w:t>оборот, содержится больше ненасыщенных.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43C2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AE43C2">
        <w:rPr>
          <w:rFonts w:ascii="Times New Roman" w:hAnsi="Times New Roman"/>
          <w:b/>
          <w:bCs/>
          <w:sz w:val="24"/>
          <w:szCs w:val="24"/>
        </w:rPr>
        <w:t>. Спишите предложения. Слова из скобок употребите в нужном падеже.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Молекула воды состоит всего из (три атома: один атом кислорода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два атома водорода). Молекула белка состоит из (десятки и сотни тысяч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атомов).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Атомы всех элементов состоят из (электронная оболочка и ядро).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Все тела, простые и сложные, состоя</w:t>
      </w:r>
      <w:r>
        <w:rPr>
          <w:rFonts w:ascii="Times New Roman" w:hAnsi="Times New Roman"/>
          <w:bCs/>
          <w:sz w:val="24"/>
          <w:szCs w:val="24"/>
        </w:rPr>
        <w:t>т из (мельчайшие частицы). Атмо</w:t>
      </w:r>
      <w:r w:rsidRPr="00AE43C2">
        <w:rPr>
          <w:rFonts w:ascii="Times New Roman" w:hAnsi="Times New Roman"/>
          <w:bCs/>
          <w:sz w:val="24"/>
          <w:szCs w:val="24"/>
        </w:rPr>
        <w:t>сфера Юпитера состоит главным обр</w:t>
      </w:r>
      <w:r>
        <w:rPr>
          <w:rFonts w:ascii="Times New Roman" w:hAnsi="Times New Roman"/>
          <w:bCs/>
          <w:sz w:val="24"/>
          <w:szCs w:val="24"/>
        </w:rPr>
        <w:t>азом из (метан и аммиак). Части</w:t>
      </w:r>
      <w:r w:rsidRPr="00AE43C2">
        <w:rPr>
          <w:rFonts w:ascii="Times New Roman" w:hAnsi="Times New Roman"/>
          <w:bCs/>
          <w:sz w:val="24"/>
          <w:szCs w:val="24"/>
        </w:rPr>
        <w:t>ца хлора состоит из (два соединенных атома). Хрящ животных состоит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из (клетки), рассеянных в эластичном межклеточном веществе. Термопара состоит из (две разнородные металлические проволоки), концы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которых соединены друг с другом. Костная ткань состоит из (два слоя).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Любое движение состоит из (ряд р</w:t>
      </w:r>
      <w:r>
        <w:rPr>
          <w:rFonts w:ascii="Times New Roman" w:hAnsi="Times New Roman"/>
          <w:bCs/>
          <w:sz w:val="24"/>
          <w:szCs w:val="24"/>
        </w:rPr>
        <w:t>ефлексов). Полноценные белки со</w:t>
      </w:r>
      <w:r w:rsidRPr="00AE43C2">
        <w:rPr>
          <w:rFonts w:ascii="Times New Roman" w:hAnsi="Times New Roman"/>
          <w:bCs/>
          <w:sz w:val="24"/>
          <w:szCs w:val="24"/>
        </w:rPr>
        <w:t>держат (все необходимые аминоки</w:t>
      </w:r>
      <w:r>
        <w:rPr>
          <w:rFonts w:ascii="Times New Roman" w:hAnsi="Times New Roman"/>
          <w:bCs/>
          <w:sz w:val="24"/>
          <w:szCs w:val="24"/>
        </w:rPr>
        <w:t>слоты). Пища человека должна со</w:t>
      </w:r>
      <w:r w:rsidRPr="00AE43C2">
        <w:rPr>
          <w:rFonts w:ascii="Times New Roman" w:hAnsi="Times New Roman"/>
          <w:bCs/>
          <w:sz w:val="24"/>
          <w:szCs w:val="24"/>
        </w:rPr>
        <w:t>держать (белок). Все тела состоят из (невидимые вечно движущиеся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частицы). Каждая молекула сложного вещества состоит из (атомы этих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простых веществ).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>Наиболее чистые сорта поваренной соли содержат (небольшая примесь гипса). Молекула ионита содержит (особая активная частица - ион).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Вода - вещество сложное: ее молекул</w:t>
      </w:r>
      <w:r>
        <w:rPr>
          <w:rFonts w:ascii="Times New Roman" w:hAnsi="Times New Roman"/>
          <w:bCs/>
          <w:sz w:val="24"/>
          <w:szCs w:val="24"/>
        </w:rPr>
        <w:t>а содержит (атомы водорода и ки</w:t>
      </w:r>
      <w:r w:rsidRPr="00AE43C2">
        <w:rPr>
          <w:rFonts w:ascii="Times New Roman" w:hAnsi="Times New Roman"/>
          <w:bCs/>
          <w:sz w:val="24"/>
          <w:szCs w:val="24"/>
        </w:rPr>
        <w:t>слорода). Молекула белка имеет в сво</w:t>
      </w:r>
      <w:r>
        <w:rPr>
          <w:rFonts w:ascii="Times New Roman" w:hAnsi="Times New Roman"/>
          <w:bCs/>
          <w:sz w:val="24"/>
          <w:szCs w:val="24"/>
        </w:rPr>
        <w:t>ем составе (азот, углерод, водо</w:t>
      </w:r>
      <w:r w:rsidRPr="00AE43C2">
        <w:rPr>
          <w:rFonts w:ascii="Times New Roman" w:hAnsi="Times New Roman"/>
          <w:bCs/>
          <w:sz w:val="24"/>
          <w:szCs w:val="24"/>
        </w:rPr>
        <w:t>род, кислород и некоторые другие элементы). Неполноценные белки 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имеют в своем составе (некоторые аминокислоты). Белки имеют в своем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составе только (20 аминокислот). Даже очень маленькие тела содержат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(невообразимо большое число молекул).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Белки включают в себя (небольшое количество различных аминокислот) - всего около 20.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Центральная нервная система включает в себя (головной и спинной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мозг). Третья группа лучей включает в </w:t>
      </w:r>
      <w:r>
        <w:rPr>
          <w:rFonts w:ascii="Times New Roman" w:hAnsi="Times New Roman"/>
          <w:bCs/>
          <w:sz w:val="24"/>
          <w:szCs w:val="24"/>
        </w:rPr>
        <w:t>себя (гамма-частицы), нечувстви</w:t>
      </w:r>
      <w:r w:rsidRPr="00AE43C2">
        <w:rPr>
          <w:rFonts w:ascii="Times New Roman" w:hAnsi="Times New Roman"/>
          <w:bCs/>
          <w:sz w:val="24"/>
          <w:szCs w:val="24"/>
        </w:rPr>
        <w:t>тельные к действию магнита. Скелет конечностей включает в себя (два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пояса: тазовый и плечевой).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11</w:t>
      </w:r>
      <w:r w:rsidRPr="003817BD">
        <w:rPr>
          <w:rFonts w:ascii="Times New Roman" w:hAnsi="Times New Roman"/>
          <w:b/>
          <w:bCs/>
          <w:sz w:val="24"/>
          <w:szCs w:val="24"/>
        </w:rPr>
        <w:t>. Прочитайте текст. Поставьте вопросы к предложениям с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выделенными словами, запишите их. Перескажите текст. В качестве плана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>используйте записанные вами вопросы.</w:t>
      </w:r>
    </w:p>
    <w:p w:rsidR="00902B1B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AE43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Скелет верхней конечности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Скелет верхней конечности принято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делить </w:t>
      </w:r>
      <w:r>
        <w:rPr>
          <w:rFonts w:ascii="Times New Roman" w:hAnsi="Times New Roman"/>
          <w:bCs/>
          <w:sz w:val="24"/>
          <w:szCs w:val="24"/>
        </w:rPr>
        <w:t>на два отдела: скелет плече</w:t>
      </w:r>
      <w:r w:rsidRPr="00AE43C2">
        <w:rPr>
          <w:rFonts w:ascii="Times New Roman" w:hAnsi="Times New Roman"/>
          <w:bCs/>
          <w:sz w:val="24"/>
          <w:szCs w:val="24"/>
        </w:rPr>
        <w:t>вого пояса и скелет свободной верхней конечности.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К </w:t>
      </w:r>
      <w:r w:rsidRPr="00AE43C2">
        <w:rPr>
          <w:rFonts w:ascii="Times New Roman" w:hAnsi="Times New Roman"/>
          <w:bCs/>
          <w:sz w:val="24"/>
          <w:szCs w:val="24"/>
        </w:rPr>
        <w:t xml:space="preserve">скелету плечевого пояса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относятся </w:t>
      </w:r>
      <w:r w:rsidRPr="00AE43C2">
        <w:rPr>
          <w:rFonts w:ascii="Times New Roman" w:hAnsi="Times New Roman"/>
          <w:bCs/>
          <w:sz w:val="24"/>
          <w:szCs w:val="24"/>
        </w:rPr>
        <w:t>две кости – лопатка и ключица.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Скелет свободной верхней конечности, в свою очередь,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>
        <w:rPr>
          <w:rFonts w:ascii="Times New Roman" w:hAnsi="Times New Roman"/>
          <w:bCs/>
          <w:sz w:val="24"/>
          <w:szCs w:val="24"/>
        </w:rPr>
        <w:t>трех час</w:t>
      </w:r>
      <w:r w:rsidRPr="00AE43C2">
        <w:rPr>
          <w:rFonts w:ascii="Times New Roman" w:hAnsi="Times New Roman"/>
          <w:bCs/>
          <w:sz w:val="24"/>
          <w:szCs w:val="24"/>
        </w:rPr>
        <w:t>тей: скелета плеча, предплечья и кисти. Скелет плеча образован одной костью,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>плечевой. Скелет предплечья образован двумя костями – локтевой и лучевой.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Pr="00AE43C2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43C2">
        <w:rPr>
          <w:rFonts w:ascii="Times New Roman" w:hAnsi="Times New Roman"/>
          <w:bCs/>
          <w:sz w:val="24"/>
          <w:szCs w:val="24"/>
        </w:rPr>
        <w:t xml:space="preserve">Скелет кисти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включает </w:t>
      </w:r>
      <w:r w:rsidRPr="00AE43C2">
        <w:rPr>
          <w:rFonts w:ascii="Times New Roman" w:hAnsi="Times New Roman"/>
          <w:bCs/>
          <w:sz w:val="24"/>
          <w:szCs w:val="24"/>
        </w:rPr>
        <w:t>три отдела: скелет запястья, кисти и пальцев. Каждый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E43C2">
        <w:rPr>
          <w:rFonts w:ascii="Times New Roman" w:hAnsi="Times New Roman"/>
          <w:bCs/>
          <w:sz w:val="24"/>
          <w:szCs w:val="24"/>
        </w:rPr>
        <w:t xml:space="preserve">из этих отделов </w:t>
      </w:r>
      <w:r w:rsidRPr="00AE43C2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состоит из </w:t>
      </w:r>
      <w:r w:rsidRPr="00AE43C2">
        <w:rPr>
          <w:rFonts w:ascii="Times New Roman" w:hAnsi="Times New Roman"/>
          <w:bCs/>
          <w:sz w:val="24"/>
          <w:szCs w:val="24"/>
        </w:rPr>
        <w:t>нескольких частей.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Пользуясь схемой, расскажите о строении грудной клетки, позвоночного столба, скелета верхней конечности, эукариотной клетки, жидкий матрикс. В рассказе употребите глаголы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делить, относиться,состоять, образовывать, включать в себя.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Грудная клетка: </w:t>
      </w:r>
      <w:r w:rsidRPr="0015612C">
        <w:rPr>
          <w:rFonts w:ascii="Times New Roman" w:hAnsi="Times New Roman"/>
          <w:bCs/>
          <w:sz w:val="24"/>
          <w:szCs w:val="24"/>
        </w:rPr>
        <w:t>грудные позвонки, ребра, грудина, соединения между ними, рукоятка, мечевидный отросток, тело.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Позвоночный столб: </w:t>
      </w:r>
      <w:r w:rsidRPr="0015612C">
        <w:rPr>
          <w:rFonts w:ascii="Times New Roman" w:hAnsi="Times New Roman"/>
          <w:bCs/>
          <w:sz w:val="24"/>
          <w:szCs w:val="24"/>
        </w:rPr>
        <w:t>шейный отдел - 7 шейных позвонков; грудной отдел - 12 грудных позвонков; поясничный отдел - 5 поясничных позвонков; крестцовый отдел - 5 крестцовых позвонков; копчиковый отдел – 4-5 копчиковых позвонков.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3.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Скелет верхней конечности: </w:t>
      </w:r>
      <w:r w:rsidRPr="0015612C">
        <w:rPr>
          <w:rFonts w:ascii="Times New Roman" w:hAnsi="Times New Roman"/>
          <w:bCs/>
          <w:sz w:val="24"/>
          <w:szCs w:val="24"/>
        </w:rPr>
        <w:t>плечевой пояс - лопатка, ключица; свободная верхняя конечность - плечо (одна кость - плечевая), предплечье (две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кости - локтевая и лучевая), кисть (запястье, пясть, пальцы).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4.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Эукариотная клетка: </w:t>
      </w:r>
      <w:r w:rsidRPr="0015612C">
        <w:rPr>
          <w:rFonts w:ascii="Times New Roman" w:hAnsi="Times New Roman"/>
          <w:bCs/>
          <w:sz w:val="24"/>
          <w:szCs w:val="24"/>
        </w:rPr>
        <w:t>цитоплазма с органоидами, митохондрии, рибосомы, ядерный аппарат, вакуоли, цистерны аппарата Гольджи, мембраны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ядерной оболочки.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5.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Жидкий матрикс: </w:t>
      </w:r>
      <w:r w:rsidRPr="0015612C">
        <w:rPr>
          <w:rFonts w:ascii="Times New Roman" w:hAnsi="Times New Roman"/>
          <w:bCs/>
          <w:sz w:val="24"/>
          <w:szCs w:val="24"/>
        </w:rPr>
        <w:t>белки, РНК, тяжи ДНК, рибосомы, растворенные вещества.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для дополнительного анализа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В структурном отношении опорно-сократимая система субмембранного аппарата является специализированной периферической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частью общей внутриклеточной опорно-сократ</w:t>
      </w:r>
      <w:r>
        <w:rPr>
          <w:rFonts w:ascii="Times New Roman" w:hAnsi="Times New Roman"/>
          <w:bCs/>
          <w:sz w:val="24"/>
          <w:szCs w:val="24"/>
        </w:rPr>
        <w:t>имой системы цито</w:t>
      </w:r>
      <w:r w:rsidRPr="0015612C">
        <w:rPr>
          <w:rFonts w:ascii="Times New Roman" w:hAnsi="Times New Roman"/>
          <w:bCs/>
          <w:sz w:val="24"/>
          <w:szCs w:val="24"/>
        </w:rPr>
        <w:t>плазмы. Эта система состоит из следующих основных компонентов: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микрофибрилл (5-7 нм), микротрубочек (20-24 нм) и скелетных фибриллярных структур (10 нм). В состав микрофибриллярных структур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входят основные и вспомогательные сократимые белки, характерные для мышечных клеток: актин, миозин, α-актинин и тропомиозин.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Микротрубочки располагаются в самых глубоких слоях примембранного цитозоля. Скелетные фибриллярные структуры встречаются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практически во всех клетках эукариот и выполняют чисто опорную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функцию.</w:t>
      </w: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Практическая работа </w:t>
      </w:r>
      <w:r>
        <w:rPr>
          <w:rFonts w:ascii="Times New Roman" w:hAnsi="Times New Roman"/>
          <w:b/>
          <w:bCs/>
          <w:sz w:val="24"/>
          <w:szCs w:val="24"/>
        </w:rPr>
        <w:t>№ 9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>составляет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содержит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в чём </w:t>
      </w:r>
      <w:r w:rsidRPr="003817BD">
        <w:rPr>
          <w:rFonts w:ascii="Times New Roman" w:hAnsi="Times New Roman"/>
          <w:b/>
          <w:bCs/>
          <w:sz w:val="24"/>
          <w:szCs w:val="24"/>
        </w:rPr>
        <w:t>насчитывается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сколько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что </w:t>
      </w:r>
      <w:r w:rsidRPr="003817BD">
        <w:rPr>
          <w:rFonts w:ascii="Times New Roman" w:hAnsi="Times New Roman"/>
          <w:b/>
          <w:bCs/>
          <w:sz w:val="24"/>
          <w:szCs w:val="24"/>
        </w:rPr>
        <w:t>содержится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приходится на долю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падает на долю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чего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Arial,Italic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Вода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составляет </w:t>
      </w: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65% веса нашего тела.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ВСПОМНИТЕ!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1, 21, 31 … – один процент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2, 3, 4 – процента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5-20 – процентов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0,5% - ноль целых (и) пять десятых процента (ноль целых частей) и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пять десятых частей одного процента)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1,2% - одна целая (и) две десятых процента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2, 9% - две целых (-ые) (и) девять десятых процента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Вода в организме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Химический анализ животных и растений показывает, что в состав 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тела входят разнообразные химически</w:t>
      </w:r>
      <w:r>
        <w:rPr>
          <w:rFonts w:ascii="Times New Roman" w:hAnsi="Times New Roman"/>
          <w:bCs/>
          <w:sz w:val="24"/>
          <w:szCs w:val="24"/>
        </w:rPr>
        <w:t>е элементы, которые образуют ор</w:t>
      </w:r>
      <w:r w:rsidRPr="0015612C">
        <w:rPr>
          <w:rFonts w:ascii="Times New Roman" w:hAnsi="Times New Roman"/>
          <w:bCs/>
          <w:sz w:val="24"/>
          <w:szCs w:val="24"/>
        </w:rPr>
        <w:t>ганические соединения. Важнейшими, жизненно необходимыми являются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углерод, кислород, водород, азот, калий, кальций, сера, фосфор, железо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и магний.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Из химических соединений, входящих в состав организмов, основная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масса по весу приходится на долю воды.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Вода – необходимый участник вс</w:t>
      </w:r>
      <w:r>
        <w:rPr>
          <w:rFonts w:ascii="Times New Roman" w:hAnsi="Times New Roman"/>
          <w:bCs/>
          <w:sz w:val="24"/>
          <w:szCs w:val="24"/>
        </w:rPr>
        <w:t>ех обменных процессов. Все пита</w:t>
      </w:r>
      <w:r w:rsidRPr="0015612C">
        <w:rPr>
          <w:rFonts w:ascii="Times New Roman" w:hAnsi="Times New Roman"/>
          <w:bCs/>
          <w:sz w:val="24"/>
          <w:szCs w:val="24"/>
        </w:rPr>
        <w:t>тельные вещества и соли могут всосатьс</w:t>
      </w:r>
      <w:r>
        <w:rPr>
          <w:rFonts w:ascii="Times New Roman" w:hAnsi="Times New Roman"/>
          <w:bCs/>
          <w:sz w:val="24"/>
          <w:szCs w:val="24"/>
        </w:rPr>
        <w:t>я в кровь, только будучи раство</w:t>
      </w:r>
      <w:r w:rsidRPr="0015612C">
        <w:rPr>
          <w:rFonts w:ascii="Times New Roman" w:hAnsi="Times New Roman"/>
          <w:bCs/>
          <w:sz w:val="24"/>
          <w:szCs w:val="24"/>
        </w:rPr>
        <w:t>рёнными в воде, равно как и все химические процессы в клетках возможны в присутствии воды.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Вода – важнейшая часть человеч</w:t>
      </w:r>
      <w:r>
        <w:rPr>
          <w:rFonts w:ascii="Times New Roman" w:hAnsi="Times New Roman"/>
          <w:bCs/>
          <w:sz w:val="24"/>
          <w:szCs w:val="24"/>
        </w:rPr>
        <w:t>еского тела и составляет 65% на</w:t>
      </w:r>
      <w:r w:rsidRPr="0015612C">
        <w:rPr>
          <w:rFonts w:ascii="Times New Roman" w:hAnsi="Times New Roman"/>
          <w:bCs/>
          <w:sz w:val="24"/>
          <w:szCs w:val="24"/>
        </w:rPr>
        <w:t>шего веса, а у детей составляет даже 8</w:t>
      </w:r>
      <w:r>
        <w:rPr>
          <w:rFonts w:ascii="Times New Roman" w:hAnsi="Times New Roman"/>
          <w:bCs/>
          <w:sz w:val="24"/>
          <w:szCs w:val="24"/>
        </w:rPr>
        <w:t>0%. Количество воды в разных ор</w:t>
      </w:r>
      <w:r w:rsidRPr="0015612C">
        <w:rPr>
          <w:rFonts w:ascii="Times New Roman" w:hAnsi="Times New Roman"/>
          <w:bCs/>
          <w:sz w:val="24"/>
          <w:szCs w:val="24"/>
        </w:rPr>
        <w:t>ганах и тканях нашего тела различно. Так, в крови ее содержится около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83%, в мозге, сердце, мышцах содержи</w:t>
      </w:r>
      <w:r>
        <w:rPr>
          <w:rFonts w:ascii="Times New Roman" w:hAnsi="Times New Roman"/>
          <w:bCs/>
          <w:sz w:val="24"/>
          <w:szCs w:val="24"/>
        </w:rPr>
        <w:t>тся около 70-80%, а кости содер</w:t>
      </w:r>
      <w:r w:rsidRPr="0015612C">
        <w:rPr>
          <w:rFonts w:ascii="Times New Roman" w:hAnsi="Times New Roman"/>
          <w:bCs/>
          <w:sz w:val="24"/>
          <w:szCs w:val="24"/>
        </w:rPr>
        <w:t>жат только 15-20%.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Вода участвует в регуляции температуры тела: выделяясь с пóтом,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она испаряется и, охлаждая тело, пр</w:t>
      </w:r>
      <w:r>
        <w:rPr>
          <w:rFonts w:ascii="Times New Roman" w:hAnsi="Times New Roman"/>
          <w:bCs/>
          <w:sz w:val="24"/>
          <w:szCs w:val="24"/>
        </w:rPr>
        <w:t>едохраняет его от перегрева. По</w:t>
      </w:r>
      <w:r w:rsidRPr="0015612C">
        <w:rPr>
          <w:rFonts w:ascii="Times New Roman" w:hAnsi="Times New Roman"/>
          <w:bCs/>
          <w:sz w:val="24"/>
          <w:szCs w:val="24"/>
        </w:rPr>
        <w:t xml:space="preserve">требность в ней в среднем равна 2-2,5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л </w:t>
      </w:r>
      <w:r>
        <w:rPr>
          <w:rFonts w:ascii="Times New Roman" w:hAnsi="Times New Roman"/>
          <w:bCs/>
          <w:sz w:val="24"/>
          <w:szCs w:val="24"/>
        </w:rPr>
        <w:t>в сутки. Эта потребность удов</w:t>
      </w:r>
      <w:r w:rsidRPr="0015612C">
        <w:rPr>
          <w:rFonts w:ascii="Times New Roman" w:hAnsi="Times New Roman"/>
          <w:bCs/>
          <w:sz w:val="24"/>
          <w:szCs w:val="24"/>
        </w:rPr>
        <w:t xml:space="preserve">летворяется приблизительно следующим образом: 1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л </w:t>
      </w:r>
      <w:r w:rsidRPr="0015612C">
        <w:rPr>
          <w:rFonts w:ascii="Times New Roman" w:hAnsi="Times New Roman"/>
          <w:bCs/>
          <w:sz w:val="24"/>
          <w:szCs w:val="24"/>
        </w:rPr>
        <w:t xml:space="preserve">в виде питья, 1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>л</w:t>
      </w:r>
      <w:r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 xml:space="preserve">содержится в пище и 300-350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 w:rsidRPr="0015612C">
        <w:rPr>
          <w:rFonts w:ascii="Times New Roman" w:hAnsi="Times New Roman"/>
          <w:bCs/>
          <w:sz w:val="24"/>
          <w:szCs w:val="24"/>
        </w:rPr>
        <w:t>образуется в организме в результате химических превращений, происходящих во всех клетках и тканях.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В состав тканей живого организма, помимо воды, входит также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большое число органических соедине</w:t>
      </w:r>
      <w:r>
        <w:rPr>
          <w:rFonts w:ascii="Times New Roman" w:hAnsi="Times New Roman"/>
          <w:bCs/>
          <w:sz w:val="24"/>
          <w:szCs w:val="24"/>
        </w:rPr>
        <w:t>ний. Наиболее важными из них яв</w:t>
      </w:r>
      <w:r w:rsidRPr="0015612C">
        <w:rPr>
          <w:rFonts w:ascii="Times New Roman" w:hAnsi="Times New Roman"/>
          <w:bCs/>
          <w:sz w:val="24"/>
          <w:szCs w:val="24"/>
        </w:rPr>
        <w:t>ляются белки, углеводы, жиры и жироподобные вещества – липоиды.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Основную роль в организме играют белки, которые составляют 50-85% всех органических соединений. О</w:t>
      </w:r>
      <w:r>
        <w:rPr>
          <w:rFonts w:ascii="Times New Roman" w:hAnsi="Times New Roman"/>
          <w:bCs/>
          <w:sz w:val="24"/>
          <w:szCs w:val="24"/>
        </w:rPr>
        <w:t>т 2 до 5% сухого веса живого ве</w:t>
      </w:r>
      <w:r w:rsidRPr="0015612C">
        <w:rPr>
          <w:rFonts w:ascii="Times New Roman" w:hAnsi="Times New Roman"/>
          <w:bCs/>
          <w:sz w:val="24"/>
          <w:szCs w:val="24"/>
        </w:rPr>
        <w:t>щества падает на долю мин</w:t>
      </w:r>
      <w:r>
        <w:rPr>
          <w:rFonts w:ascii="Times New Roman" w:hAnsi="Times New Roman"/>
          <w:bCs/>
          <w:sz w:val="24"/>
          <w:szCs w:val="24"/>
        </w:rPr>
        <w:t>еральных солей. Особенно богат минераль</w:t>
      </w:r>
      <w:r w:rsidRPr="0015612C">
        <w:rPr>
          <w:rFonts w:ascii="Times New Roman" w:hAnsi="Times New Roman"/>
          <w:bCs/>
          <w:sz w:val="24"/>
          <w:szCs w:val="24"/>
        </w:rPr>
        <w:t>ными солями костный скелет.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Ответьте на вопросы.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1. Сколько процентов веса составляет вода в организме взрослого человека?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2. Сколько процентов веса составляет вода в организме ребенка?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3. Сколько воды содержится в крови человека?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4. Сколько воды содержится в мозге, сердце и мышцах человеческого организма?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5. Сколько воды содержат кости человека?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6. Сколько воды содержится в ежедневной пище человека?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7. Сколько процентов всех органических соединений составляют белки?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8. Сколько процентов сухого веса живого вещества падает на долю минеральных солей?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3817BD">
        <w:rPr>
          <w:rFonts w:ascii="Times New Roman" w:hAnsi="Times New Roman"/>
          <w:b/>
          <w:bCs/>
          <w:sz w:val="24"/>
          <w:szCs w:val="24"/>
        </w:rPr>
        <w:t>. Проговорите предложения.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15612C">
        <w:rPr>
          <w:rFonts w:ascii="Times New Roman" w:hAnsi="Times New Roman"/>
          <w:bCs/>
          <w:sz w:val="24"/>
          <w:szCs w:val="24"/>
        </w:rPr>
        <w:t xml:space="preserve">Вода ... 65% веса нашего тела. – Вода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65% нашего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веса.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1. У детей вода ... 80% веса тела.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2. Белки ... 50-85% всех органических соединений.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3. В кончике корня продолжительность профазы составляет от 1 до 2 ч;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метафазы – от 5 до 15 мин; анафазы – от 2 до 10 мин; телофазы – от 10 до 30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мин. И напротив, интерфазы – от 12 до 30 ч.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Поставьте к каждому предложению вопросы с вопросительными словами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сколько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или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что.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1. Большинство необходимых минеральных солей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в пищевых продуктах, потребляемых нами.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2. В крови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около 83% воды.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3. В крупных нервных стволах насчитывается несколько десятков тысяч отдельных нервных клеток.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4. В мозге, сердце и мышцах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около 70-80% воды.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5. Калий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в картофеле, капусте и других овощах.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6. Кальций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в молоке, твороге, сыре.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7. В потребляемой нами ежедневно пище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 xml:space="preserve">около 1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л </w:t>
      </w:r>
      <w:r w:rsidRPr="0015612C">
        <w:rPr>
          <w:rFonts w:ascii="Times New Roman" w:hAnsi="Times New Roman"/>
          <w:bCs/>
          <w:sz w:val="24"/>
          <w:szCs w:val="24"/>
        </w:rPr>
        <w:t>воды.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8. В печени, молоке, сыре, рыбе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фосфор.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9. В печени, бобах, горохе и ржаном хлебе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много солей магния.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10. В организме человека содержится 3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 w:rsidRPr="0015612C">
        <w:rPr>
          <w:rFonts w:ascii="Times New Roman" w:hAnsi="Times New Roman"/>
          <w:bCs/>
          <w:sz w:val="24"/>
          <w:szCs w:val="24"/>
        </w:rPr>
        <w:t>железа.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11. Углерод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в очень многих химических соединениях.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12. В крови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содержатся </w:t>
      </w:r>
      <w:r w:rsidRPr="0015612C">
        <w:rPr>
          <w:rFonts w:ascii="Times New Roman" w:hAnsi="Times New Roman"/>
          <w:bCs/>
          <w:sz w:val="24"/>
          <w:szCs w:val="24"/>
        </w:rPr>
        <w:t>специальные химические вещества, вырабатываемые нервными окончаниями.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13. В крови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содержатся </w:t>
      </w:r>
      <w:r w:rsidRPr="0015612C">
        <w:rPr>
          <w:rFonts w:ascii="Times New Roman" w:hAnsi="Times New Roman"/>
          <w:bCs/>
          <w:sz w:val="24"/>
          <w:szCs w:val="24"/>
        </w:rPr>
        <w:t>еще кровяные пластинки, или тромбоциты.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14. Лейкоцитов в крови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содержится </w:t>
      </w:r>
      <w:r w:rsidRPr="0015612C">
        <w:rPr>
          <w:rFonts w:ascii="Times New Roman" w:hAnsi="Times New Roman"/>
          <w:bCs/>
          <w:sz w:val="24"/>
          <w:szCs w:val="24"/>
        </w:rPr>
        <w:t>меньше, чем эритроцитов.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15. Эритроциты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 </w:t>
      </w:r>
      <w:r w:rsidRPr="0015612C">
        <w:rPr>
          <w:rFonts w:ascii="Times New Roman" w:hAnsi="Times New Roman"/>
          <w:bCs/>
          <w:sz w:val="24"/>
          <w:szCs w:val="24"/>
        </w:rPr>
        <w:t>гемоглобин.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16. Гемоглобин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содержит </w:t>
      </w:r>
      <w:r w:rsidRPr="0015612C">
        <w:rPr>
          <w:rFonts w:ascii="Times New Roman" w:hAnsi="Times New Roman"/>
          <w:bCs/>
          <w:sz w:val="24"/>
          <w:szCs w:val="24"/>
        </w:rPr>
        <w:t xml:space="preserve">до 0,5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 </w:t>
      </w:r>
      <w:r w:rsidRPr="0015612C">
        <w:rPr>
          <w:rFonts w:ascii="Times New Roman" w:hAnsi="Times New Roman"/>
          <w:bCs/>
          <w:sz w:val="24"/>
          <w:szCs w:val="24"/>
        </w:rPr>
        <w:t>железа.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17. Полноценные белки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 </w:t>
      </w:r>
      <w:r w:rsidRPr="0015612C">
        <w:rPr>
          <w:rFonts w:ascii="Times New Roman" w:hAnsi="Times New Roman"/>
          <w:bCs/>
          <w:sz w:val="24"/>
          <w:szCs w:val="24"/>
        </w:rPr>
        <w:t>все необходимые аминокислоты.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18. Пища человека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должна содержать </w:t>
      </w:r>
      <w:r w:rsidRPr="0015612C">
        <w:rPr>
          <w:rFonts w:ascii="Times New Roman" w:hAnsi="Times New Roman"/>
          <w:bCs/>
          <w:sz w:val="24"/>
          <w:szCs w:val="24"/>
        </w:rPr>
        <w:t>белок.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19. Пища человека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должна содержать </w:t>
      </w:r>
      <w:r w:rsidRPr="0015612C">
        <w:rPr>
          <w:rFonts w:ascii="Times New Roman" w:hAnsi="Times New Roman"/>
          <w:bCs/>
          <w:sz w:val="24"/>
          <w:szCs w:val="24"/>
        </w:rPr>
        <w:t>столько белка, сколько надо, чтобы удовлетворить все потребности организма.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20. Кости тела человека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 </w:t>
      </w:r>
      <w:r w:rsidRPr="0015612C">
        <w:rPr>
          <w:rFonts w:ascii="Times New Roman" w:hAnsi="Times New Roman"/>
          <w:bCs/>
          <w:sz w:val="24"/>
          <w:szCs w:val="24"/>
        </w:rPr>
        <w:t>только 15-20% воды.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21. Некоторые горные породы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содержат </w:t>
      </w:r>
      <w:r w:rsidRPr="0015612C">
        <w:rPr>
          <w:rFonts w:ascii="Times New Roman" w:hAnsi="Times New Roman"/>
          <w:bCs/>
          <w:sz w:val="24"/>
          <w:szCs w:val="24"/>
        </w:rPr>
        <w:t>радиоактивные вещества.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22. В организме человека белки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50-85% всех органических соединений.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23. Вода в организме человека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65% его веса.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24. Вода в организме детей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80%.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25. Верхняя часть ствола и отходящие от него ветви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крону.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Составьте предложения, характеризующие количественный состав предмета, употребляя глаголы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содержать, содержаться, составлять.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Солнечная атмосфера: </w:t>
      </w:r>
      <w:r w:rsidRPr="0015612C">
        <w:rPr>
          <w:rFonts w:ascii="Times New Roman" w:hAnsi="Times New Roman"/>
          <w:bCs/>
          <w:sz w:val="24"/>
          <w:szCs w:val="24"/>
        </w:rPr>
        <w:t xml:space="preserve">водород и гелий – 90%. –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 солнечной атмосфере </w:t>
      </w:r>
      <w:r w:rsidRPr="0015612C">
        <w:rPr>
          <w:rFonts w:ascii="Times New Roman" w:hAnsi="Times New Roman"/>
          <w:bCs/>
          <w:sz w:val="24"/>
          <w:szCs w:val="24"/>
        </w:rPr>
        <w:t xml:space="preserve">водород и гелий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90%.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Молекула углеводов: </w:t>
      </w:r>
      <w:r w:rsidRPr="0015612C">
        <w:rPr>
          <w:rFonts w:ascii="Times New Roman" w:hAnsi="Times New Roman"/>
          <w:bCs/>
          <w:sz w:val="24"/>
          <w:szCs w:val="24"/>
        </w:rPr>
        <w:t>углерод – 42,1%, водород – 6,4%, кислород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51,5%.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Жиры: </w:t>
      </w:r>
      <w:r w:rsidRPr="0015612C">
        <w:rPr>
          <w:rFonts w:ascii="Times New Roman" w:hAnsi="Times New Roman"/>
          <w:bCs/>
          <w:sz w:val="24"/>
          <w:szCs w:val="24"/>
        </w:rPr>
        <w:t>углерод – 76%, кислород – 12,5%, водород – 11,5%.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3.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Белки: </w:t>
      </w:r>
      <w:r w:rsidRPr="0015612C">
        <w:rPr>
          <w:rFonts w:ascii="Times New Roman" w:hAnsi="Times New Roman"/>
          <w:bCs/>
          <w:sz w:val="24"/>
          <w:szCs w:val="24"/>
        </w:rPr>
        <w:t>углерод – 50-54%, кислород – 21-23%, водород – 6-7%, азот – 15-17%, сера – 0,3-2,5%.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. Замените глагол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составлять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словосочетанием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приходиться (падать) на долю.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 xml:space="preserve">Образец: </w:t>
      </w:r>
      <w:r w:rsidRPr="0015612C">
        <w:rPr>
          <w:rFonts w:ascii="Times New Roman" w:hAnsi="Times New Roman"/>
          <w:bCs/>
          <w:sz w:val="24"/>
          <w:szCs w:val="24"/>
        </w:rPr>
        <w:t xml:space="preserve">В солнечной атмосфере водород и гелий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 xml:space="preserve">почти 90% по весу. – В солнечной атмосфере почти 90% по весу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приходится на долю </w:t>
      </w:r>
      <w:r w:rsidRPr="0015612C">
        <w:rPr>
          <w:rFonts w:ascii="Times New Roman" w:hAnsi="Times New Roman"/>
          <w:bCs/>
          <w:sz w:val="24"/>
          <w:szCs w:val="24"/>
        </w:rPr>
        <w:t xml:space="preserve">водорода и гелия. В солнечной атмосфере почти 90% по весу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падает на долю </w:t>
      </w:r>
      <w:r w:rsidRPr="0015612C">
        <w:rPr>
          <w:rFonts w:ascii="Times New Roman" w:hAnsi="Times New Roman"/>
          <w:bCs/>
          <w:sz w:val="24"/>
          <w:szCs w:val="24"/>
        </w:rPr>
        <w:t>водорода и гелия.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1. Вода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65% веса тела человека.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2. У детей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80% веса тела.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3. Белки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50-85% органических соединений организма.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4. В нашем организме вода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основную массу по весу.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5. Из разнообразных солей 76%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поваренная соль.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6. От 2 до 5% сухого веса живого вещества составляют минеральные соли.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7. Ядрышки состоят в основном из белка и содержат около 5% РНК.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3817BD">
        <w:rPr>
          <w:rFonts w:ascii="Times New Roman" w:hAnsi="Times New Roman"/>
          <w:b/>
          <w:bCs/>
          <w:sz w:val="24"/>
          <w:szCs w:val="24"/>
        </w:rPr>
        <w:t>. Закончите (устно) начатые преподавателем предложения,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употребляя вместо глагола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составлять </w:t>
      </w:r>
      <w:r w:rsidRPr="003817BD">
        <w:rPr>
          <w:rFonts w:ascii="Times New Roman" w:hAnsi="Times New Roman"/>
          <w:b/>
          <w:bCs/>
          <w:sz w:val="24"/>
          <w:szCs w:val="24"/>
        </w:rPr>
        <w:t xml:space="preserve">словосочетание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>приходится на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17BD">
        <w:rPr>
          <w:rFonts w:ascii="Times New Roman" w:hAnsi="Times New Roman"/>
          <w:b/>
          <w:bCs/>
          <w:i/>
          <w:iCs/>
          <w:sz w:val="24"/>
          <w:szCs w:val="24"/>
        </w:rPr>
        <w:t xml:space="preserve">долю. </w:t>
      </w:r>
      <w:r w:rsidRPr="003817BD">
        <w:rPr>
          <w:rFonts w:ascii="Times New Roman" w:hAnsi="Times New Roman"/>
          <w:b/>
          <w:bCs/>
          <w:sz w:val="24"/>
          <w:szCs w:val="24"/>
        </w:rPr>
        <w:t>Обращайте внимание на порядок слов.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817BD">
        <w:rPr>
          <w:rFonts w:ascii="Times New Roman" w:eastAsia="Arial,Italic" w:hAnsi="Times New Roman"/>
          <w:b/>
          <w:bCs/>
          <w:i/>
          <w:iCs/>
          <w:sz w:val="24"/>
          <w:szCs w:val="24"/>
        </w:rPr>
        <w:t>Образец</w:t>
      </w:r>
      <w:r w:rsidRPr="0015612C">
        <w:rPr>
          <w:rFonts w:ascii="Times New Roman" w:hAnsi="Times New Roman"/>
          <w:bCs/>
          <w:sz w:val="24"/>
          <w:szCs w:val="24"/>
        </w:rPr>
        <w:t xml:space="preserve">: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Вода составляет </w:t>
      </w:r>
      <w:r w:rsidRPr="0015612C">
        <w:rPr>
          <w:rFonts w:ascii="Times New Roman" w:hAnsi="Times New Roman"/>
          <w:bCs/>
          <w:sz w:val="24"/>
          <w:szCs w:val="24"/>
        </w:rPr>
        <w:t xml:space="preserve">65% нашего веса. – 65% нашего веса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приходится на долю </w:t>
      </w:r>
      <w:r w:rsidRPr="0015612C">
        <w:rPr>
          <w:rFonts w:ascii="Times New Roman" w:hAnsi="Times New Roman"/>
          <w:bCs/>
          <w:sz w:val="24"/>
          <w:szCs w:val="24"/>
        </w:rPr>
        <w:t xml:space="preserve">воды.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На долю воды приходится 65% </w:t>
      </w:r>
      <w:r w:rsidRPr="0015612C">
        <w:rPr>
          <w:rFonts w:ascii="Times New Roman" w:hAnsi="Times New Roman"/>
          <w:bCs/>
          <w:sz w:val="24"/>
          <w:szCs w:val="24"/>
        </w:rPr>
        <w:t>нашего веса.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1. 12% земной коры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железо и алюминий.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а) 12% ... . б) На долю ... 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2. Более 90% всей земной коры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пять химических элементов: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кремний, кислород, алюминий, железо, кальций.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а) Более 90% ... . б). На долю ... 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3. 2% всей земной коры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остальные 80 элементов таблицы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Менделеева.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а) 2% ... . б) На долю... 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4. Около 99% земной коры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«12 элементов мира».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а) Около 99% ... . б) На долю ... 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5. Примерно 76% разнообразных солей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составляет </w:t>
      </w:r>
      <w:r w:rsidRPr="0015612C">
        <w:rPr>
          <w:rFonts w:ascii="Times New Roman" w:hAnsi="Times New Roman"/>
          <w:bCs/>
          <w:sz w:val="24"/>
          <w:szCs w:val="24"/>
        </w:rPr>
        <w:t>поваренная соль.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а) 76% ... . б) На долю ....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6. Белки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составляют </w:t>
      </w:r>
      <w:r w:rsidRPr="0015612C">
        <w:rPr>
          <w:rFonts w:ascii="Times New Roman" w:hAnsi="Times New Roman"/>
          <w:bCs/>
          <w:sz w:val="24"/>
          <w:szCs w:val="24"/>
        </w:rPr>
        <w:t>в нашем организме 50-85% всех органических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соединений.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а) 50-85% ... . б) На долю ... 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3817BD">
        <w:rPr>
          <w:rFonts w:ascii="Times New Roman" w:hAnsi="Times New Roman"/>
          <w:b/>
          <w:bCs/>
          <w:sz w:val="24"/>
          <w:szCs w:val="24"/>
        </w:rPr>
        <w:t>. Слова из скобок употребите в нужном падеже.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1. (Плазма крови) содержатся красные кровяные клетки, белые клетки и кровяные пластинки.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2. (Клетка) содержится до 90% воды.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3. (Обработанная кость) содержится около 1/3 органического вещества оссеина и около 2/3 неорганических веществ.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4. (Плотная соединительная ткань) содержится очень мало клеточных элементов и большое количество межклеточного вещества.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5. В капельке воды диаметром примерно в 0,1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мм </w:t>
      </w:r>
      <w:r w:rsidRPr="0015612C">
        <w:rPr>
          <w:rFonts w:ascii="Times New Roman" w:hAnsi="Times New Roman"/>
          <w:bCs/>
          <w:sz w:val="24"/>
          <w:szCs w:val="24"/>
        </w:rPr>
        <w:t>содержится (1016 молекул).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 xml:space="preserve">6. В 1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см3 </w:t>
      </w:r>
      <w:r w:rsidRPr="0015612C">
        <w:rPr>
          <w:rFonts w:ascii="Times New Roman" w:hAnsi="Times New Roman"/>
          <w:bCs/>
          <w:sz w:val="24"/>
          <w:szCs w:val="24"/>
        </w:rPr>
        <w:t>газа при нормальных условиях содержится (2,7-1019 молекул).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7. (1 г морского песка) содержится до 50 тысяч раковин фораминифер.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8. Пять химических элементов составляют 90% (земная кора).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9. «12 элементов мира» составляют 99% (земная кора).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10. В теле взрослого человека вода составляет 2/3 (его веса).</w:t>
      </w:r>
    </w:p>
    <w:p w:rsidR="00902B1B" w:rsidRPr="003817BD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3817BD">
        <w:rPr>
          <w:rFonts w:ascii="Times New Roman" w:hAnsi="Times New Roman"/>
          <w:b/>
          <w:bCs/>
          <w:sz w:val="24"/>
          <w:szCs w:val="24"/>
        </w:rPr>
        <w:t>. Отредактируйте текст, устранив повторяющиеся выделенные слова. Перескажите текст.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Хромосомы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Все живые организмы состоят из клеток. Бактерии и многие простые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микроорганизмы состоят из одной-един</w:t>
      </w:r>
      <w:r>
        <w:rPr>
          <w:rFonts w:ascii="Times New Roman" w:hAnsi="Times New Roman"/>
          <w:bCs/>
          <w:sz w:val="24"/>
          <w:szCs w:val="24"/>
        </w:rPr>
        <w:t>ственной клетки; высшие орга</w:t>
      </w:r>
      <w:r w:rsidRPr="0015612C">
        <w:rPr>
          <w:rFonts w:ascii="Times New Roman" w:hAnsi="Times New Roman"/>
          <w:bCs/>
          <w:sz w:val="24"/>
          <w:szCs w:val="24"/>
        </w:rPr>
        <w:t>низмы состоят из множества клеток. К</w:t>
      </w:r>
      <w:r>
        <w:rPr>
          <w:rFonts w:ascii="Times New Roman" w:hAnsi="Times New Roman"/>
          <w:bCs/>
          <w:sz w:val="24"/>
          <w:szCs w:val="24"/>
        </w:rPr>
        <w:t>летки в большинстве случаев име</w:t>
      </w:r>
      <w:r w:rsidRPr="0015612C">
        <w:rPr>
          <w:rFonts w:ascii="Times New Roman" w:hAnsi="Times New Roman"/>
          <w:bCs/>
          <w:sz w:val="24"/>
          <w:szCs w:val="24"/>
        </w:rPr>
        <w:t>ют маленькие размеры и их можно увидеть лишь под микроскопом.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Растительная клетка состоит живо</w:t>
      </w:r>
      <w:r>
        <w:rPr>
          <w:rFonts w:ascii="Times New Roman" w:hAnsi="Times New Roman"/>
          <w:bCs/>
          <w:sz w:val="24"/>
          <w:szCs w:val="24"/>
        </w:rPr>
        <w:t>й субстанции – цитоплазмы. В ци</w:t>
      </w:r>
      <w:r w:rsidRPr="0015612C">
        <w:rPr>
          <w:rFonts w:ascii="Times New Roman" w:hAnsi="Times New Roman"/>
          <w:bCs/>
          <w:sz w:val="24"/>
          <w:szCs w:val="24"/>
        </w:rPr>
        <w:t>топлазме располагается компактное изолированное тело – ядро. Любая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клетка всегда состоит из ядра. Без ядра клетка не может делиться.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Ядро содержит хромосомы, которые хорошо видны на некоторых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стадиях жизни клетки. Хромосом в ядре</w:t>
      </w:r>
      <w:r>
        <w:rPr>
          <w:rFonts w:ascii="Times New Roman" w:hAnsi="Times New Roman"/>
          <w:bCs/>
          <w:sz w:val="24"/>
          <w:szCs w:val="24"/>
        </w:rPr>
        <w:t xml:space="preserve"> 12, они отличаются одна от дру</w:t>
      </w:r>
      <w:r w:rsidRPr="0015612C">
        <w:rPr>
          <w:rFonts w:ascii="Times New Roman" w:hAnsi="Times New Roman"/>
          <w:bCs/>
          <w:sz w:val="24"/>
          <w:szCs w:val="24"/>
        </w:rPr>
        <w:t>гой по величине и по форме.</w:t>
      </w:r>
    </w:p>
    <w:p w:rsidR="00902B1B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ТЕКСТ ДЛЯ ПЕРЕСКАЗА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(ИНДИВИДУАЛЬНОГО ИЛИ ПО «ЦЕПОЧКЕ») СО СЛУХА</w:t>
      </w:r>
    </w:p>
    <w:p w:rsidR="00902B1B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Поваренная соль и ее техническое использование</w:t>
      </w:r>
    </w:p>
    <w:p w:rsidR="00902B1B" w:rsidRPr="003817BD" w:rsidRDefault="00902B1B" w:rsidP="0015612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Поваренную соль, конечно, знает в</w:t>
      </w:r>
      <w:r>
        <w:rPr>
          <w:rFonts w:ascii="Times New Roman" w:hAnsi="Times New Roman"/>
          <w:bCs/>
          <w:sz w:val="24"/>
          <w:szCs w:val="24"/>
        </w:rPr>
        <w:t>сякий. Наряду с хлебом она явля</w:t>
      </w:r>
      <w:r w:rsidRPr="0015612C">
        <w:rPr>
          <w:rFonts w:ascii="Times New Roman" w:hAnsi="Times New Roman"/>
          <w:bCs/>
          <w:sz w:val="24"/>
          <w:szCs w:val="24"/>
        </w:rPr>
        <w:t>ется самым обыденным пищевым продуктом.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В организме человека средних размер</w:t>
      </w:r>
      <w:r>
        <w:rPr>
          <w:rFonts w:ascii="Times New Roman" w:hAnsi="Times New Roman"/>
          <w:bCs/>
          <w:sz w:val="24"/>
          <w:szCs w:val="24"/>
        </w:rPr>
        <w:t>ов содержится немногим бо</w:t>
      </w:r>
      <w:r w:rsidRPr="0015612C">
        <w:rPr>
          <w:rFonts w:ascii="Times New Roman" w:hAnsi="Times New Roman"/>
          <w:bCs/>
          <w:sz w:val="24"/>
          <w:szCs w:val="24"/>
        </w:rPr>
        <w:t xml:space="preserve">лее 400 </w:t>
      </w:r>
      <w:r w:rsidRPr="0015612C">
        <w:rPr>
          <w:rFonts w:ascii="Times New Roman" w:eastAsia="Arial,Italic" w:hAnsi="Times New Roman"/>
          <w:bCs/>
          <w:i/>
          <w:iCs/>
          <w:sz w:val="24"/>
          <w:szCs w:val="24"/>
        </w:rPr>
        <w:t xml:space="preserve">г. </w:t>
      </w:r>
      <w:r w:rsidRPr="0015612C">
        <w:rPr>
          <w:rFonts w:ascii="Times New Roman" w:hAnsi="Times New Roman"/>
          <w:bCs/>
          <w:sz w:val="24"/>
          <w:szCs w:val="24"/>
        </w:rPr>
        <w:t>поваренной соли. Она входит</w:t>
      </w:r>
      <w:r>
        <w:rPr>
          <w:rFonts w:ascii="Times New Roman" w:hAnsi="Times New Roman"/>
          <w:bCs/>
          <w:sz w:val="24"/>
          <w:szCs w:val="24"/>
        </w:rPr>
        <w:t xml:space="preserve"> в состав крови и служит для об</w:t>
      </w:r>
      <w:r w:rsidRPr="0015612C">
        <w:rPr>
          <w:rFonts w:ascii="Times New Roman" w:hAnsi="Times New Roman"/>
          <w:bCs/>
          <w:sz w:val="24"/>
          <w:szCs w:val="24"/>
        </w:rPr>
        <w:t>разования в желудочном соке соляной кислоты, которая необходима для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пищеварения.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Главный и основной источник соли – это ее запасы в морях и океанах. В воде всех морей и океанов содержится около 20 млн. кубических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километров соли. Морская вода предс</w:t>
      </w:r>
      <w:r>
        <w:rPr>
          <w:rFonts w:ascii="Times New Roman" w:hAnsi="Times New Roman"/>
          <w:bCs/>
          <w:sz w:val="24"/>
          <w:szCs w:val="24"/>
        </w:rPr>
        <w:t>тавляет собой раствор (2-4%) са</w:t>
      </w:r>
      <w:r w:rsidRPr="0015612C">
        <w:rPr>
          <w:rFonts w:ascii="Times New Roman" w:hAnsi="Times New Roman"/>
          <w:bCs/>
          <w:sz w:val="24"/>
          <w:szCs w:val="24"/>
        </w:rPr>
        <w:t>мых разнообразных солей. Из них на долю поваренной соли приходится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примерно 76%.</w:t>
      </w:r>
    </w:p>
    <w:p w:rsidR="00902B1B" w:rsidRPr="0015612C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612C">
        <w:rPr>
          <w:rFonts w:ascii="Times New Roman" w:hAnsi="Times New Roman"/>
          <w:bCs/>
          <w:sz w:val="24"/>
          <w:szCs w:val="24"/>
        </w:rPr>
        <w:t>Из поваренной соли можно получить различные химиче</w:t>
      </w:r>
      <w:r>
        <w:rPr>
          <w:rFonts w:ascii="Times New Roman" w:hAnsi="Times New Roman"/>
          <w:bCs/>
          <w:sz w:val="24"/>
          <w:szCs w:val="24"/>
        </w:rPr>
        <w:t>ские соеди</w:t>
      </w:r>
      <w:r w:rsidRPr="0015612C">
        <w:rPr>
          <w:rFonts w:ascii="Times New Roman" w:hAnsi="Times New Roman"/>
          <w:bCs/>
          <w:sz w:val="24"/>
          <w:szCs w:val="24"/>
        </w:rPr>
        <w:t>нения, в состав которых входят натрий и хлор, например: едкий натр,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сернокислый натрий, углекислый натрий, соляную кислоту и др. Все эти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5612C">
        <w:rPr>
          <w:rFonts w:ascii="Times New Roman" w:hAnsi="Times New Roman"/>
          <w:bCs/>
          <w:sz w:val="24"/>
          <w:szCs w:val="24"/>
        </w:rPr>
        <w:t>вещества относятся к числу основ</w:t>
      </w:r>
      <w:r>
        <w:rPr>
          <w:rFonts w:ascii="Times New Roman" w:hAnsi="Times New Roman"/>
          <w:bCs/>
          <w:sz w:val="24"/>
          <w:szCs w:val="24"/>
        </w:rPr>
        <w:t>ных продуктов химической промыш</w:t>
      </w:r>
      <w:r w:rsidRPr="0015612C">
        <w:rPr>
          <w:rFonts w:ascii="Times New Roman" w:hAnsi="Times New Roman"/>
          <w:bCs/>
          <w:sz w:val="24"/>
          <w:szCs w:val="24"/>
        </w:rPr>
        <w:t>ленности.</w:t>
      </w:r>
    </w:p>
    <w:p w:rsidR="00902B1B" w:rsidRPr="003817BD" w:rsidRDefault="00902B1B" w:rsidP="00BE190B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7BD">
        <w:rPr>
          <w:rFonts w:ascii="Times New Roman" w:hAnsi="Times New Roman"/>
          <w:b/>
          <w:bCs/>
          <w:sz w:val="24"/>
          <w:szCs w:val="24"/>
        </w:rPr>
        <w:t>ЛИТЕРАТУРА</w:t>
      </w:r>
    </w:p>
    <w:p w:rsidR="00902B1B" w:rsidRPr="00BE190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E190B">
        <w:rPr>
          <w:rFonts w:ascii="Times New Roman" w:eastAsia="Arial,Italic" w:hAnsi="Times New Roman"/>
          <w:bCs/>
          <w:iCs/>
          <w:sz w:val="24"/>
          <w:szCs w:val="24"/>
        </w:rPr>
        <w:t xml:space="preserve">1 Гапочка И.К. </w:t>
      </w:r>
      <w:r w:rsidRPr="00BE190B">
        <w:rPr>
          <w:rFonts w:ascii="Times New Roman" w:hAnsi="Times New Roman"/>
          <w:bCs/>
          <w:sz w:val="24"/>
          <w:szCs w:val="24"/>
        </w:rPr>
        <w:t>Пособие по обучению чтению. Изучающее чтение: Учеб. пособ. /И.К.Гапочка. – М.: Рус. яз., 1978. – 288 с.</w:t>
      </w:r>
    </w:p>
    <w:p w:rsidR="00902B1B" w:rsidRPr="00BE190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E190B">
        <w:rPr>
          <w:rFonts w:ascii="Times New Roman" w:eastAsia="Arial,Italic" w:hAnsi="Times New Roman"/>
          <w:bCs/>
          <w:iCs/>
          <w:sz w:val="24"/>
          <w:szCs w:val="24"/>
        </w:rPr>
        <w:t xml:space="preserve">2 Заварзин А.А. </w:t>
      </w:r>
      <w:r w:rsidRPr="00BE190B">
        <w:rPr>
          <w:rFonts w:ascii="Times New Roman" w:hAnsi="Times New Roman"/>
          <w:bCs/>
          <w:sz w:val="24"/>
          <w:szCs w:val="24"/>
        </w:rPr>
        <w:t>Основы общей цитологии: Учеб. пособ. / А.А.Заварзин, А.Д.Харазова. – Л.: Изд-во Ленингр. ун-та, 1982. – 240 с.</w:t>
      </w:r>
    </w:p>
    <w:p w:rsidR="00902B1B" w:rsidRPr="00BE190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E190B">
        <w:rPr>
          <w:rFonts w:ascii="Times New Roman" w:eastAsia="Arial,Italic" w:hAnsi="Times New Roman"/>
          <w:bCs/>
          <w:iCs/>
          <w:sz w:val="24"/>
          <w:szCs w:val="24"/>
        </w:rPr>
        <w:t xml:space="preserve">3 Митрофанова О.Д. </w:t>
      </w:r>
      <w:r w:rsidRPr="00BE190B">
        <w:rPr>
          <w:rFonts w:ascii="Times New Roman" w:hAnsi="Times New Roman"/>
          <w:bCs/>
          <w:sz w:val="24"/>
          <w:szCs w:val="24"/>
        </w:rPr>
        <w:t>Научный стиль речи: проблемы обучения: Метод. пособ. /О.Д.Митрофанова. – М.: Рус. яз., 1976. – 200 с.</w:t>
      </w:r>
    </w:p>
    <w:p w:rsidR="00902B1B" w:rsidRPr="00BE190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E190B">
        <w:rPr>
          <w:rFonts w:ascii="Times New Roman" w:eastAsia="Arial,Italic" w:hAnsi="Times New Roman"/>
          <w:bCs/>
          <w:iCs/>
          <w:sz w:val="24"/>
          <w:szCs w:val="24"/>
        </w:rPr>
        <w:t xml:space="preserve">4 Рейвн П. </w:t>
      </w:r>
      <w:r w:rsidRPr="00BE190B">
        <w:rPr>
          <w:rFonts w:ascii="Times New Roman" w:hAnsi="Times New Roman"/>
          <w:bCs/>
          <w:sz w:val="24"/>
          <w:szCs w:val="24"/>
        </w:rPr>
        <w:t>Современная ботаника: в 2 т. / П.Рейвн, Р.Эверт, С.Айкхорн. – М.: Мир,1990.</w:t>
      </w:r>
    </w:p>
    <w:p w:rsidR="00902B1B" w:rsidRPr="00BE190B" w:rsidRDefault="00902B1B" w:rsidP="003817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,Italic" w:hAnsi="Times New Roman"/>
          <w:bCs/>
          <w:iCs/>
          <w:sz w:val="24"/>
          <w:szCs w:val="24"/>
        </w:rPr>
        <w:t xml:space="preserve">5 </w:t>
      </w:r>
      <w:r w:rsidRPr="00BE190B">
        <w:rPr>
          <w:rFonts w:ascii="Times New Roman" w:eastAsia="Arial,Italic" w:hAnsi="Times New Roman"/>
          <w:bCs/>
          <w:iCs/>
          <w:sz w:val="24"/>
          <w:szCs w:val="24"/>
        </w:rPr>
        <w:t xml:space="preserve">Соколина Ф.М. </w:t>
      </w:r>
      <w:r w:rsidRPr="00BE190B">
        <w:rPr>
          <w:rFonts w:ascii="Times New Roman" w:hAnsi="Times New Roman"/>
          <w:bCs/>
          <w:sz w:val="24"/>
          <w:szCs w:val="24"/>
        </w:rPr>
        <w:t>Учение о клетках и тканях. Ч.1. Цитология: Учебно-методическое пособ. / Ф.М.Соколина, П.А.Писарев. – Казань: Изд-во Казан. ун-та, 2001. – 57 с.</w:t>
      </w:r>
    </w:p>
    <w:sectPr w:rsidR="00902B1B" w:rsidRPr="00BE190B" w:rsidSect="008D7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,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7BD"/>
    <w:rsid w:val="00121C33"/>
    <w:rsid w:val="00154C66"/>
    <w:rsid w:val="0015612C"/>
    <w:rsid w:val="002664EA"/>
    <w:rsid w:val="00337771"/>
    <w:rsid w:val="003817BD"/>
    <w:rsid w:val="003D4C7F"/>
    <w:rsid w:val="004372F3"/>
    <w:rsid w:val="006E1BAF"/>
    <w:rsid w:val="00722BBD"/>
    <w:rsid w:val="008D7DBD"/>
    <w:rsid w:val="00902B1B"/>
    <w:rsid w:val="00AB4260"/>
    <w:rsid w:val="00AE43C2"/>
    <w:rsid w:val="00BE190B"/>
    <w:rsid w:val="00D67A75"/>
    <w:rsid w:val="00E65BE6"/>
    <w:rsid w:val="00FD0450"/>
    <w:rsid w:val="00FE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DBD"/>
    <w:pPr>
      <w:spacing w:line="192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37</Pages>
  <Words>13568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</dc:creator>
  <cp:keywords/>
  <dc:description/>
  <cp:lastModifiedBy>БиХ</cp:lastModifiedBy>
  <cp:revision>4</cp:revision>
  <cp:lastPrinted>2014-02-18T03:49:00Z</cp:lastPrinted>
  <dcterms:created xsi:type="dcterms:W3CDTF">2014-01-24T18:39:00Z</dcterms:created>
  <dcterms:modified xsi:type="dcterms:W3CDTF">2014-02-18T03:51:00Z</dcterms:modified>
</cp:coreProperties>
</file>